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592CD" w14:textId="77777777" w:rsidR="00ED6CF2" w:rsidRPr="00F809A2" w:rsidRDefault="00ED6CF2" w:rsidP="00F809A2"/>
    <w:p w14:paraId="71AD9A70" w14:textId="77777777" w:rsidR="00ED6CF2" w:rsidRDefault="00ED6CF2" w:rsidP="008A4DE0">
      <w:pPr>
        <w:jc w:val="center"/>
      </w:pPr>
    </w:p>
    <w:p w14:paraId="2C0A9DF8" w14:textId="77777777" w:rsidR="00ED6CF2" w:rsidRDefault="00ED6CF2" w:rsidP="008A4DE0">
      <w:pPr>
        <w:jc w:val="center"/>
      </w:pPr>
    </w:p>
    <w:p w14:paraId="2E5B007F" w14:textId="77777777" w:rsidR="00ED6CF2" w:rsidRDefault="00ED6CF2" w:rsidP="008A4DE0">
      <w:pPr>
        <w:jc w:val="center"/>
      </w:pPr>
    </w:p>
    <w:p w14:paraId="742ED3F6" w14:textId="77777777" w:rsidR="00ED6CF2" w:rsidRDefault="00ED6CF2" w:rsidP="008A4DE0">
      <w:pPr>
        <w:jc w:val="center"/>
      </w:pPr>
    </w:p>
    <w:p w14:paraId="43867DAD" w14:textId="77777777" w:rsidR="00A56452" w:rsidRDefault="00A56452" w:rsidP="008A4DE0">
      <w:pPr>
        <w:jc w:val="center"/>
      </w:pPr>
    </w:p>
    <w:p w14:paraId="199032B0" w14:textId="77777777" w:rsidR="00A56452" w:rsidRDefault="00A56452" w:rsidP="008A4DE0">
      <w:pPr>
        <w:jc w:val="center"/>
      </w:pPr>
    </w:p>
    <w:p w14:paraId="4BF53F70" w14:textId="77777777" w:rsidR="00A56452" w:rsidRDefault="00A56452" w:rsidP="008A4DE0">
      <w:pPr>
        <w:jc w:val="center"/>
      </w:pPr>
    </w:p>
    <w:p w14:paraId="1A8F79B1" w14:textId="152B9E2E" w:rsidR="00132B4F" w:rsidRPr="001A37AD" w:rsidRDefault="00B15AB6" w:rsidP="008A4DE0">
      <w:pPr>
        <w:jc w:val="center"/>
        <w:rPr>
          <w:b/>
          <w:sz w:val="40"/>
          <w:szCs w:val="40"/>
        </w:rPr>
      </w:pPr>
      <w:r w:rsidRPr="001A37AD">
        <w:rPr>
          <w:b/>
          <w:sz w:val="40"/>
          <w:szCs w:val="40"/>
        </w:rPr>
        <w:t>KONTRAKT</w:t>
      </w:r>
    </w:p>
    <w:p w14:paraId="0D3C3227" w14:textId="77777777" w:rsidR="00132B4F" w:rsidRPr="001A37AD" w:rsidRDefault="00A32C5E" w:rsidP="008A4DE0">
      <w:pPr>
        <w:jc w:val="center"/>
        <w:rPr>
          <w:b/>
          <w:sz w:val="40"/>
          <w:szCs w:val="40"/>
        </w:rPr>
      </w:pPr>
      <w:r w:rsidRPr="001A37AD">
        <w:rPr>
          <w:b/>
          <w:sz w:val="40"/>
          <w:szCs w:val="40"/>
        </w:rPr>
        <w:t>for</w:t>
      </w:r>
    </w:p>
    <w:p w14:paraId="595CB425" w14:textId="456003CE" w:rsidR="00132B4F" w:rsidRPr="00FC0479" w:rsidRDefault="00A32C5E" w:rsidP="008A4DE0">
      <w:pPr>
        <w:jc w:val="center"/>
        <w:rPr>
          <w:b/>
          <w:sz w:val="40"/>
          <w:szCs w:val="40"/>
        </w:rPr>
      </w:pPr>
      <w:r w:rsidRPr="001A37AD">
        <w:rPr>
          <w:b/>
          <w:sz w:val="40"/>
          <w:szCs w:val="40"/>
        </w:rPr>
        <w:t>kjøp av tjenester</w:t>
      </w:r>
    </w:p>
    <w:p w14:paraId="5477CF33" w14:textId="77777777" w:rsidR="00132B4F" w:rsidRPr="00412AEC" w:rsidRDefault="00132B4F" w:rsidP="008A4DE0">
      <w:pPr>
        <w:jc w:val="center"/>
        <w:rPr>
          <w:sz w:val="28"/>
          <w:szCs w:val="28"/>
        </w:rPr>
      </w:pPr>
    </w:p>
    <w:p w14:paraId="1354B69D" w14:textId="77777777" w:rsidR="00132B4F" w:rsidRPr="00412AEC" w:rsidRDefault="00B15AB6" w:rsidP="008A4DE0">
      <w:pPr>
        <w:jc w:val="center"/>
        <w:rPr>
          <w:sz w:val="28"/>
          <w:szCs w:val="28"/>
        </w:rPr>
      </w:pPr>
      <w:r w:rsidRPr="00412AEC">
        <w:rPr>
          <w:sz w:val="28"/>
          <w:szCs w:val="28"/>
        </w:rPr>
        <w:t>mellom</w:t>
      </w:r>
    </w:p>
    <w:p w14:paraId="33EE6BC5" w14:textId="77777777" w:rsidR="00132B4F" w:rsidRPr="00412AEC" w:rsidRDefault="00132B4F" w:rsidP="008A4DE0">
      <w:pPr>
        <w:jc w:val="center"/>
        <w:rPr>
          <w:sz w:val="28"/>
          <w:szCs w:val="28"/>
        </w:rPr>
      </w:pPr>
    </w:p>
    <w:p w14:paraId="5CA92A06" w14:textId="77777777" w:rsidR="00132B4F" w:rsidRPr="00B15AB6" w:rsidRDefault="00B15AB6" w:rsidP="008A4DE0">
      <w:pPr>
        <w:jc w:val="center"/>
        <w:rPr>
          <w:b/>
          <w:sz w:val="40"/>
          <w:szCs w:val="40"/>
        </w:rPr>
      </w:pPr>
      <w:r w:rsidRPr="00B15AB6">
        <w:rPr>
          <w:b/>
          <w:sz w:val="40"/>
          <w:szCs w:val="40"/>
        </w:rPr>
        <w:t>Bærum kommune</w:t>
      </w:r>
    </w:p>
    <w:p w14:paraId="60BE10A1" w14:textId="77777777" w:rsidR="00132B4F" w:rsidRPr="00412AEC" w:rsidRDefault="00B15AB6" w:rsidP="008A4DE0">
      <w:pPr>
        <w:jc w:val="center"/>
      </w:pPr>
      <w:r w:rsidRPr="00412AEC">
        <w:t>(heretter kalt Oppdragsgiver</w:t>
      </w:r>
      <w:r w:rsidR="00336C20">
        <w:t>en</w:t>
      </w:r>
      <w:r w:rsidRPr="00412AEC">
        <w:t>)</w:t>
      </w:r>
    </w:p>
    <w:p w14:paraId="7690D244" w14:textId="77777777" w:rsidR="00B15AB6" w:rsidRPr="00412AEC" w:rsidRDefault="00B15AB6" w:rsidP="008A4DE0">
      <w:pPr>
        <w:jc w:val="center"/>
      </w:pPr>
      <w:proofErr w:type="spellStart"/>
      <w:r w:rsidRPr="00412AEC">
        <w:t>Organisasjonsnr</w:t>
      </w:r>
      <w:proofErr w:type="spellEnd"/>
      <w:r w:rsidRPr="00412AEC">
        <w:t>. 935 478 715</w:t>
      </w:r>
    </w:p>
    <w:p w14:paraId="2CDF7C7B" w14:textId="77777777" w:rsidR="000D5B50" w:rsidRPr="00412AEC" w:rsidRDefault="000D5B50" w:rsidP="008A4DE0">
      <w:pPr>
        <w:jc w:val="center"/>
        <w:rPr>
          <w:sz w:val="28"/>
          <w:szCs w:val="28"/>
        </w:rPr>
      </w:pPr>
    </w:p>
    <w:p w14:paraId="14B7453D" w14:textId="77777777" w:rsidR="00FC0479" w:rsidRPr="00412AEC" w:rsidRDefault="00B15AB6" w:rsidP="008A4DE0">
      <w:pPr>
        <w:jc w:val="center"/>
        <w:rPr>
          <w:sz w:val="28"/>
          <w:szCs w:val="28"/>
        </w:rPr>
      </w:pPr>
      <w:r w:rsidRPr="00412AEC">
        <w:rPr>
          <w:sz w:val="28"/>
          <w:szCs w:val="28"/>
        </w:rPr>
        <w:t>og</w:t>
      </w:r>
    </w:p>
    <w:p w14:paraId="55E804BC" w14:textId="77777777" w:rsidR="00B26DE1" w:rsidRPr="00412AEC" w:rsidRDefault="00B26DE1" w:rsidP="008A4DE0">
      <w:pPr>
        <w:jc w:val="center"/>
        <w:rPr>
          <w:sz w:val="28"/>
          <w:szCs w:val="28"/>
        </w:rPr>
      </w:pPr>
    </w:p>
    <w:p w14:paraId="410A7664" w14:textId="77777777" w:rsidR="00B15AB6" w:rsidRPr="00D620C8" w:rsidRDefault="00B15AB6" w:rsidP="00B15AB6">
      <w:pPr>
        <w:jc w:val="center"/>
        <w:rPr>
          <w:b/>
          <w:sz w:val="40"/>
          <w:szCs w:val="40"/>
        </w:rPr>
      </w:pPr>
      <w:r w:rsidRPr="00D620C8">
        <w:rPr>
          <w:b/>
          <w:sz w:val="40"/>
          <w:szCs w:val="40"/>
        </w:rPr>
        <w:t>NN</w:t>
      </w:r>
    </w:p>
    <w:p w14:paraId="496CA8DA" w14:textId="77777777" w:rsidR="00B15AB6" w:rsidRPr="00D620C8" w:rsidRDefault="00B15AB6" w:rsidP="00B15AB6">
      <w:pPr>
        <w:jc w:val="center"/>
      </w:pPr>
      <w:r w:rsidRPr="00D620C8">
        <w:t xml:space="preserve">(heretter kalt </w:t>
      </w:r>
      <w:r w:rsidR="00412AEC" w:rsidRPr="00D620C8">
        <w:t>Leverandør</w:t>
      </w:r>
      <w:r w:rsidR="004C149C" w:rsidRPr="00D620C8">
        <w:t>en</w:t>
      </w:r>
      <w:r w:rsidRPr="00D620C8">
        <w:t>)</w:t>
      </w:r>
    </w:p>
    <w:p w14:paraId="68969AD2" w14:textId="77777777" w:rsidR="00B15AB6" w:rsidRPr="00412AEC" w:rsidRDefault="00B15AB6" w:rsidP="00B15AB6">
      <w:pPr>
        <w:jc w:val="center"/>
      </w:pPr>
      <w:proofErr w:type="spellStart"/>
      <w:r w:rsidRPr="00D620C8">
        <w:t>Organisasjonsnr</w:t>
      </w:r>
      <w:proofErr w:type="spellEnd"/>
      <w:r w:rsidRPr="00D620C8">
        <w:t xml:space="preserve">. </w:t>
      </w:r>
      <w:r w:rsidR="00412AEC" w:rsidRPr="00D620C8">
        <w:t xml:space="preserve">XXX </w:t>
      </w:r>
      <w:proofErr w:type="spellStart"/>
      <w:r w:rsidR="00412AEC" w:rsidRPr="00D620C8">
        <w:t>XXX</w:t>
      </w:r>
      <w:proofErr w:type="spellEnd"/>
      <w:r w:rsidR="00412AEC" w:rsidRPr="00D620C8">
        <w:t xml:space="preserve"> </w:t>
      </w:r>
      <w:proofErr w:type="spellStart"/>
      <w:r w:rsidR="00412AEC" w:rsidRPr="00D620C8">
        <w:t>XXX</w:t>
      </w:r>
      <w:proofErr w:type="spellEnd"/>
    </w:p>
    <w:p w14:paraId="74BE4C24" w14:textId="77777777" w:rsidR="00B15AB6" w:rsidRPr="00412AEC" w:rsidRDefault="00B15AB6" w:rsidP="008A4DE0">
      <w:pPr>
        <w:jc w:val="center"/>
        <w:rPr>
          <w:sz w:val="28"/>
          <w:szCs w:val="28"/>
        </w:rPr>
      </w:pPr>
    </w:p>
    <w:p w14:paraId="437C09D3" w14:textId="77777777" w:rsidR="00412AEC" w:rsidRPr="00412AEC" w:rsidRDefault="00412AEC" w:rsidP="008A4DE0">
      <w:pPr>
        <w:jc w:val="center"/>
        <w:rPr>
          <w:sz w:val="28"/>
          <w:szCs w:val="28"/>
        </w:rPr>
      </w:pPr>
      <w:r w:rsidRPr="00412AEC">
        <w:rPr>
          <w:sz w:val="28"/>
          <w:szCs w:val="28"/>
        </w:rPr>
        <w:t>om</w:t>
      </w:r>
    </w:p>
    <w:p w14:paraId="0891AA2A" w14:textId="77777777" w:rsidR="00412AEC" w:rsidRPr="00412AEC" w:rsidRDefault="00412AEC" w:rsidP="008A4DE0">
      <w:pPr>
        <w:jc w:val="center"/>
        <w:rPr>
          <w:sz w:val="28"/>
          <w:szCs w:val="28"/>
        </w:rPr>
      </w:pPr>
    </w:p>
    <w:p w14:paraId="2720170B" w14:textId="77777777" w:rsidR="003D3057" w:rsidRDefault="007C5238" w:rsidP="00FB1663">
      <w:pPr>
        <w:jc w:val="center"/>
        <w:rPr>
          <w:sz w:val="40"/>
          <w:szCs w:val="40"/>
        </w:rPr>
      </w:pPr>
      <w:r w:rsidRPr="006728CC">
        <w:rPr>
          <w:sz w:val="40"/>
          <w:szCs w:val="40"/>
        </w:rPr>
        <w:t xml:space="preserve">Vinterberedskap </w:t>
      </w:r>
      <w:r w:rsidR="003D3057">
        <w:rPr>
          <w:sz w:val="40"/>
          <w:szCs w:val="40"/>
        </w:rPr>
        <w:t xml:space="preserve">for </w:t>
      </w:r>
      <w:r w:rsidRPr="006728CC">
        <w:rPr>
          <w:sz w:val="40"/>
          <w:szCs w:val="40"/>
        </w:rPr>
        <w:t xml:space="preserve">kommunale veier </w:t>
      </w:r>
    </w:p>
    <w:p w14:paraId="21018AC0" w14:textId="09734B65" w:rsidR="00082CFA" w:rsidRDefault="007C5238" w:rsidP="00FB1663">
      <w:pPr>
        <w:jc w:val="center"/>
        <w:rPr>
          <w:sz w:val="40"/>
          <w:szCs w:val="40"/>
        </w:rPr>
      </w:pPr>
      <w:r w:rsidRPr="006728CC">
        <w:rPr>
          <w:sz w:val="40"/>
          <w:szCs w:val="40"/>
        </w:rPr>
        <w:t>i Bærum kommune</w:t>
      </w:r>
    </w:p>
    <w:p w14:paraId="259F0148" w14:textId="77777777" w:rsidR="00FB1663" w:rsidRPr="00FC0479" w:rsidRDefault="00FB1663" w:rsidP="00FB1663">
      <w:pPr>
        <w:jc w:val="center"/>
        <w:rPr>
          <w:sz w:val="40"/>
          <w:szCs w:val="40"/>
        </w:rPr>
      </w:pPr>
    </w:p>
    <w:p w14:paraId="324790A1" w14:textId="142D42C6" w:rsidR="004F131F" w:rsidRDefault="004F131F" w:rsidP="004F131F">
      <w:pPr>
        <w:jc w:val="center"/>
      </w:pPr>
      <w:r>
        <w:t>Anskaffelsens s</w:t>
      </w:r>
      <w:r w:rsidRPr="00CC1860">
        <w:t xml:space="preserve">aksnr. </w:t>
      </w:r>
      <w:r w:rsidR="001A37AD">
        <w:t>2</w:t>
      </w:r>
      <w:r w:rsidR="00383D93">
        <w:t>6/79</w:t>
      </w:r>
      <w:r w:rsidR="00CC0947">
        <w:t>924</w:t>
      </w:r>
    </w:p>
    <w:p w14:paraId="7E84405C" w14:textId="0C1D8C2D" w:rsidR="004F131F" w:rsidRPr="00CC1860" w:rsidRDefault="004F131F" w:rsidP="004F131F">
      <w:pPr>
        <w:jc w:val="center"/>
      </w:pPr>
      <w:r w:rsidRPr="00F27FBA">
        <w:t xml:space="preserve">Avtalens saksnr. </w:t>
      </w:r>
      <w:r w:rsidR="00853C67">
        <w:t>26/9559</w:t>
      </w:r>
    </w:p>
    <w:p w14:paraId="28ED3E1D" w14:textId="77777777" w:rsidR="00A131C9" w:rsidRPr="00082CFA" w:rsidRDefault="00A131C9" w:rsidP="008A4DE0">
      <w:pPr>
        <w:jc w:val="center"/>
      </w:pPr>
    </w:p>
    <w:p w14:paraId="4C4F68B4" w14:textId="77777777" w:rsidR="00A131C9" w:rsidRDefault="00A131C9" w:rsidP="00994C79">
      <w:pPr>
        <w:rPr>
          <w:b/>
          <w:i/>
          <w:highlight w:val="yellow"/>
        </w:rPr>
      </w:pPr>
    </w:p>
    <w:p w14:paraId="15D50212" w14:textId="5195EF93" w:rsidR="001A37AD" w:rsidRDefault="001A37AD" w:rsidP="00624FC1"/>
    <w:p w14:paraId="249B41E7" w14:textId="77777777" w:rsidR="003D3057" w:rsidRDefault="003D3057" w:rsidP="00624FC1"/>
    <w:p w14:paraId="629EEC07" w14:textId="77777777" w:rsidR="003D3057" w:rsidRDefault="003D3057" w:rsidP="00624FC1"/>
    <w:p w14:paraId="0014AB8E" w14:textId="77777777" w:rsidR="001A37AD" w:rsidRDefault="001A37AD" w:rsidP="00624FC1"/>
    <w:p w14:paraId="210B8264" w14:textId="77777777" w:rsidR="001A37AD" w:rsidRPr="00A131C9" w:rsidRDefault="001A37AD" w:rsidP="00624FC1">
      <w:pPr>
        <w:rPr>
          <w:b/>
          <w:i/>
        </w:rPr>
      </w:pPr>
    </w:p>
    <w:sdt>
      <w:sdtPr>
        <w:rPr>
          <w:rFonts w:asciiTheme="minorHAnsi" w:eastAsia="Times New Roman" w:hAnsiTheme="minorHAnsi" w:cs="Times New Roman"/>
          <w:b w:val="0"/>
          <w:bCs w:val="0"/>
          <w:color w:val="auto"/>
          <w:sz w:val="22"/>
          <w:szCs w:val="22"/>
        </w:rPr>
        <w:id w:val="-1257742495"/>
        <w:docPartObj>
          <w:docPartGallery w:val="Table of Contents"/>
          <w:docPartUnique/>
        </w:docPartObj>
      </w:sdtPr>
      <w:sdtContent>
        <w:p w14:paraId="15AC2C69" w14:textId="5AF8C65F" w:rsidR="00920C9B" w:rsidRPr="00A4779F" w:rsidRDefault="00920C9B">
          <w:pPr>
            <w:pStyle w:val="Overskriftforinnholdsfortegnelse"/>
            <w:rPr>
              <w:rFonts w:asciiTheme="minorHAnsi" w:hAnsiTheme="minorHAnsi" w:cstheme="minorHAnsi"/>
              <w:color w:val="auto"/>
              <w:sz w:val="32"/>
              <w:szCs w:val="32"/>
            </w:rPr>
          </w:pPr>
          <w:r w:rsidRPr="00A4779F">
            <w:rPr>
              <w:rFonts w:asciiTheme="minorHAnsi" w:hAnsiTheme="minorHAnsi" w:cstheme="minorHAnsi"/>
              <w:color w:val="auto"/>
              <w:sz w:val="32"/>
              <w:szCs w:val="32"/>
            </w:rPr>
            <w:t>Innhold</w:t>
          </w:r>
        </w:p>
        <w:p w14:paraId="439C39C2" w14:textId="21937F07" w:rsidR="004B43D4" w:rsidRDefault="00920C9B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1192583" w:history="1">
            <w:r w:rsidR="004B43D4" w:rsidRPr="00D265A6">
              <w:rPr>
                <w:rStyle w:val="Hyperkobling"/>
                <w:noProof/>
              </w:rPr>
              <w:t>1</w:t>
            </w:r>
            <w:r w:rsidR="004B43D4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4B43D4" w:rsidRPr="00D265A6">
              <w:rPr>
                <w:rStyle w:val="Hyperkobling"/>
                <w:noProof/>
              </w:rPr>
              <w:t>Kontrakten</w:t>
            </w:r>
            <w:r w:rsidR="004B43D4">
              <w:rPr>
                <w:noProof/>
                <w:webHidden/>
              </w:rPr>
              <w:tab/>
            </w:r>
            <w:r w:rsidR="004B43D4">
              <w:rPr>
                <w:noProof/>
                <w:webHidden/>
              </w:rPr>
              <w:fldChar w:fldCharType="begin"/>
            </w:r>
            <w:r w:rsidR="004B43D4">
              <w:rPr>
                <w:noProof/>
                <w:webHidden/>
              </w:rPr>
              <w:instrText xml:space="preserve"> PAGEREF _Toc131192583 \h </w:instrText>
            </w:r>
            <w:r w:rsidR="004B43D4">
              <w:rPr>
                <w:noProof/>
                <w:webHidden/>
              </w:rPr>
            </w:r>
            <w:r w:rsidR="004B43D4">
              <w:rPr>
                <w:noProof/>
                <w:webHidden/>
              </w:rPr>
              <w:fldChar w:fldCharType="separate"/>
            </w:r>
            <w:r w:rsidR="002E4A0E">
              <w:rPr>
                <w:noProof/>
                <w:webHidden/>
              </w:rPr>
              <w:t>3</w:t>
            </w:r>
            <w:r w:rsidR="004B43D4">
              <w:rPr>
                <w:noProof/>
                <w:webHidden/>
              </w:rPr>
              <w:fldChar w:fldCharType="end"/>
            </w:r>
          </w:hyperlink>
        </w:p>
        <w:p w14:paraId="5B60B2C6" w14:textId="5996C07C" w:rsidR="004B43D4" w:rsidRDefault="004B43D4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1192584" w:history="1">
            <w:r w:rsidRPr="00D265A6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D265A6">
              <w:rPr>
                <w:rStyle w:val="Hyperkobling"/>
                <w:noProof/>
              </w:rPr>
              <w:t>Partenes representanter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_Toc131192584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4A0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B733F7" w14:textId="07743951" w:rsidR="004B43D4" w:rsidRDefault="004B43D4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1192585" w:history="1">
            <w:r w:rsidRPr="00D265A6">
              <w:rPr>
                <w:rStyle w:val="Hyperkobling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D265A6">
              <w:rPr>
                <w:rStyle w:val="Hyperkobling"/>
                <w:noProof/>
              </w:rPr>
              <w:t>Kontraktens innhold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_Toc131192585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4A0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5162FF" w14:textId="50FE9DB8" w:rsidR="004B43D4" w:rsidRDefault="004B43D4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1192586" w:history="1">
            <w:r w:rsidRPr="00D265A6">
              <w:rPr>
                <w:rStyle w:val="Hyperkobling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D265A6">
              <w:rPr>
                <w:rStyle w:val="Hyperkobling"/>
                <w:noProof/>
              </w:rPr>
              <w:t>Kontraktens 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_Toc131192586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4A0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4FA96D" w14:textId="30E3C764" w:rsidR="004B43D4" w:rsidRDefault="004B43D4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31192587" w:history="1">
            <w:r w:rsidRPr="00D265A6">
              <w:rPr>
                <w:rStyle w:val="Hyperkobling"/>
                <w:noProof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D265A6">
              <w:rPr>
                <w:rStyle w:val="Hyperkobling"/>
                <w:noProof/>
              </w:rPr>
              <w:t>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_Toc131192587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4A0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083D3" w14:textId="0E239DCE" w:rsidR="00920C9B" w:rsidRDefault="00920C9B">
          <w:r>
            <w:rPr>
              <w:b/>
              <w:bCs/>
            </w:rPr>
            <w:fldChar w:fldCharType="end"/>
          </w:r>
        </w:p>
      </w:sdtContent>
    </w:sdt>
    <w:p w14:paraId="5EBC159D" w14:textId="77777777" w:rsidR="00920C9B" w:rsidRDefault="00920C9B">
      <w:pPr>
        <w:rPr>
          <w:rFonts w:cs="Arial"/>
          <w:b/>
          <w:bCs/>
          <w:caps/>
          <w:kern w:val="32"/>
          <w:sz w:val="28"/>
          <w:szCs w:val="32"/>
        </w:rPr>
      </w:pPr>
      <w:r>
        <w:br w:type="page"/>
      </w:r>
    </w:p>
    <w:p w14:paraId="50133CB5" w14:textId="3E04F1C6" w:rsidR="00624FC1" w:rsidRDefault="00624FC1" w:rsidP="00624FC1">
      <w:pPr>
        <w:pStyle w:val="Overskrift1"/>
      </w:pPr>
      <w:bookmarkStart w:id="0" w:name="_Toc131192583"/>
      <w:r>
        <w:lastRenderedPageBreak/>
        <w:t>Kontrakten</w:t>
      </w:r>
      <w:bookmarkEnd w:id="0"/>
    </w:p>
    <w:p w14:paraId="7A6E3CB3" w14:textId="0F0033E6" w:rsidR="00D620C8" w:rsidRDefault="00D620C8" w:rsidP="00D620C8">
      <w:r>
        <w:t xml:space="preserve">For denne kontrakten gjelder kontraktsvilkår som </w:t>
      </w:r>
      <w:proofErr w:type="gramStart"/>
      <w:r>
        <w:t>fremkommer</w:t>
      </w:r>
      <w:proofErr w:type="gramEnd"/>
      <w:r>
        <w:t xml:space="preserve"> i kontraktsdokumentet (dette dokumentet), i vedlegg 1 </w:t>
      </w:r>
      <w:r w:rsidR="004B43D4">
        <w:t>«</w:t>
      </w:r>
      <w:r w:rsidR="00345763">
        <w:t>K</w:t>
      </w:r>
      <w:r>
        <w:t>ontraktbestemmelser</w:t>
      </w:r>
      <w:r w:rsidR="004B43D4">
        <w:t>»</w:t>
      </w:r>
      <w:r>
        <w:t xml:space="preserve"> og øvrige vedlegg, med de endringer og suppleringer som følger av denne kontrakten.</w:t>
      </w:r>
    </w:p>
    <w:p w14:paraId="5FE8A0D0" w14:textId="77777777" w:rsidR="00D620C8" w:rsidRDefault="00D620C8" w:rsidP="00624FC1"/>
    <w:p w14:paraId="70396E0E" w14:textId="4276BACA" w:rsidR="00624FC1" w:rsidRDefault="00624FC1" w:rsidP="00624FC1">
      <w:r>
        <w:t>Kontrakten består av følgende dokumenter:</w:t>
      </w:r>
    </w:p>
    <w:p w14:paraId="654DB4BC" w14:textId="77777777" w:rsidR="000D25A6" w:rsidRDefault="000D25A6" w:rsidP="00BD08A4"/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D25A6" w14:paraId="1BEDCDC5" w14:textId="77777777" w:rsidTr="000D25A6">
        <w:tc>
          <w:tcPr>
            <w:tcW w:w="9067" w:type="dxa"/>
            <w:vAlign w:val="center"/>
          </w:tcPr>
          <w:p w14:paraId="2EBCCC13" w14:textId="77777777" w:rsidR="000D25A6" w:rsidRPr="002E1455" w:rsidRDefault="000D25A6" w:rsidP="00DA7E72">
            <w:pPr>
              <w:spacing w:line="276" w:lineRule="auto"/>
            </w:pPr>
            <w:r>
              <w:t>Eventuelle endringsavtaler</w:t>
            </w:r>
          </w:p>
        </w:tc>
      </w:tr>
      <w:tr w:rsidR="000D25A6" w14:paraId="315CC57A" w14:textId="77777777" w:rsidTr="000D25A6">
        <w:tc>
          <w:tcPr>
            <w:tcW w:w="9067" w:type="dxa"/>
            <w:vAlign w:val="center"/>
          </w:tcPr>
          <w:p w14:paraId="0CFBC261" w14:textId="77777777" w:rsidR="000D25A6" w:rsidRPr="002E1455" w:rsidRDefault="000D25A6" w:rsidP="00DA7E72">
            <w:pPr>
              <w:spacing w:line="276" w:lineRule="auto"/>
            </w:pPr>
            <w:r w:rsidRPr="002E1455">
              <w:t>Kontraktsdokumentet (dette dokumentet)</w:t>
            </w:r>
          </w:p>
        </w:tc>
      </w:tr>
      <w:tr w:rsidR="000D25A6" w14:paraId="2EAED6CB" w14:textId="77777777" w:rsidTr="000D25A6">
        <w:tc>
          <w:tcPr>
            <w:tcW w:w="9067" w:type="dxa"/>
            <w:vAlign w:val="center"/>
          </w:tcPr>
          <w:p w14:paraId="724A7D1E" w14:textId="726FD9B5" w:rsidR="000D25A6" w:rsidRPr="002E1455" w:rsidRDefault="000D25A6" w:rsidP="00DA7E72">
            <w:pPr>
              <w:spacing w:line="276" w:lineRule="auto"/>
            </w:pPr>
            <w:r w:rsidRPr="002E1455">
              <w:t xml:space="preserve">Vedlegg 1 </w:t>
            </w:r>
            <w:r>
              <w:t>Kontraktbestemmelser</w:t>
            </w:r>
          </w:p>
        </w:tc>
      </w:tr>
      <w:tr w:rsidR="005E42D5" w14:paraId="5D5A3109" w14:textId="77777777" w:rsidTr="000D25A6">
        <w:tc>
          <w:tcPr>
            <w:tcW w:w="9067" w:type="dxa"/>
            <w:vAlign w:val="center"/>
          </w:tcPr>
          <w:p w14:paraId="28D3B883" w14:textId="405CB8A6" w:rsidR="005E42D5" w:rsidRPr="002E1455" w:rsidRDefault="005E42D5" w:rsidP="00DA7E72">
            <w:pPr>
              <w:spacing w:line="276" w:lineRule="auto"/>
            </w:pPr>
            <w:r>
              <w:t xml:space="preserve">Øvrig konkurransegrunnlag med vedlegg </w:t>
            </w:r>
          </w:p>
        </w:tc>
      </w:tr>
      <w:tr w:rsidR="000D25A6" w14:paraId="4A606E8B" w14:textId="77777777" w:rsidTr="000D25A6">
        <w:tc>
          <w:tcPr>
            <w:tcW w:w="9067" w:type="dxa"/>
            <w:vAlign w:val="center"/>
          </w:tcPr>
          <w:p w14:paraId="0472FCFF" w14:textId="3A5CE286" w:rsidR="000D25A6" w:rsidRPr="002E1455" w:rsidRDefault="000D25A6" w:rsidP="00F15CDA">
            <w:pPr>
              <w:spacing w:line="276" w:lineRule="auto"/>
            </w:pPr>
            <w:r w:rsidRPr="002E1455">
              <w:t>Leverandørens tilbud</w:t>
            </w:r>
          </w:p>
        </w:tc>
      </w:tr>
    </w:tbl>
    <w:p w14:paraId="45F6F90A" w14:textId="77777777" w:rsidR="000D25A6" w:rsidRDefault="000D25A6" w:rsidP="00BD08A4"/>
    <w:p w14:paraId="0BBFF1C0" w14:textId="711B78D2" w:rsidR="00BD08A4" w:rsidRDefault="00BD08A4" w:rsidP="00BD08A4">
      <w:r>
        <w:t xml:space="preserve">Ved motstrid gjelder dokumentene i ovennevnte rekkefølge. </w:t>
      </w:r>
    </w:p>
    <w:p w14:paraId="5292349A" w14:textId="77777777" w:rsidR="00624FC1" w:rsidRDefault="00624FC1" w:rsidP="00624FC1">
      <w:pPr>
        <w:pStyle w:val="Overskrift1"/>
      </w:pPr>
      <w:bookmarkStart w:id="1" w:name="_Toc131192584"/>
      <w:r>
        <w:t>Partenes representanter</w:t>
      </w:r>
      <w:bookmarkEnd w:id="1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4"/>
        <w:gridCol w:w="4526"/>
      </w:tblGrid>
      <w:tr w:rsidR="00BE424C" w14:paraId="737301D5" w14:textId="77777777" w:rsidTr="0044235C">
        <w:tc>
          <w:tcPr>
            <w:tcW w:w="4534" w:type="dxa"/>
            <w:shd w:val="pct25" w:color="auto" w:fill="auto"/>
            <w:vAlign w:val="center"/>
          </w:tcPr>
          <w:p w14:paraId="5FA5C5E5" w14:textId="77777777" w:rsidR="00BE424C" w:rsidRPr="00C94458" w:rsidRDefault="00BE424C" w:rsidP="00A12CFF">
            <w:pPr>
              <w:spacing w:line="276" w:lineRule="auto"/>
              <w:rPr>
                <w:b/>
              </w:rPr>
            </w:pPr>
            <w:r w:rsidRPr="00C94458">
              <w:rPr>
                <w:b/>
              </w:rPr>
              <w:t>For Oppdragsgive</w:t>
            </w:r>
            <w:r w:rsidR="00A12CFF">
              <w:rPr>
                <w:b/>
              </w:rPr>
              <w:t>ren</w:t>
            </w:r>
          </w:p>
        </w:tc>
        <w:tc>
          <w:tcPr>
            <w:tcW w:w="4526" w:type="dxa"/>
            <w:shd w:val="pct25" w:color="auto" w:fill="auto"/>
            <w:vAlign w:val="center"/>
          </w:tcPr>
          <w:p w14:paraId="75A5C492" w14:textId="77777777" w:rsidR="00BE424C" w:rsidRPr="00C94458" w:rsidRDefault="00BE424C" w:rsidP="007849B8">
            <w:pPr>
              <w:spacing w:line="276" w:lineRule="auto"/>
              <w:rPr>
                <w:b/>
              </w:rPr>
            </w:pPr>
            <w:r w:rsidRPr="00C94458">
              <w:rPr>
                <w:b/>
              </w:rPr>
              <w:t>For Leverandøren</w:t>
            </w:r>
          </w:p>
        </w:tc>
      </w:tr>
      <w:tr w:rsidR="005E42D5" w14:paraId="3BD51989" w14:textId="77777777" w:rsidTr="0044235C">
        <w:tc>
          <w:tcPr>
            <w:tcW w:w="4534" w:type="dxa"/>
            <w:shd w:val="pct25" w:color="auto" w:fill="auto"/>
            <w:vAlign w:val="center"/>
          </w:tcPr>
          <w:p w14:paraId="2A17F5C3" w14:textId="200EA386" w:rsidR="005E42D5" w:rsidRPr="00C94458" w:rsidRDefault="005E42D5" w:rsidP="00A12CFF">
            <w:pPr>
              <w:spacing w:line="276" w:lineRule="auto"/>
              <w:rPr>
                <w:b/>
              </w:rPr>
            </w:pPr>
            <w:r>
              <w:rPr>
                <w:b/>
              </w:rPr>
              <w:t>Kontraktsansvarlig</w:t>
            </w:r>
          </w:p>
        </w:tc>
        <w:tc>
          <w:tcPr>
            <w:tcW w:w="4526" w:type="dxa"/>
            <w:shd w:val="pct25" w:color="auto" w:fill="auto"/>
            <w:vAlign w:val="center"/>
          </w:tcPr>
          <w:p w14:paraId="743BF93A" w14:textId="28759884" w:rsidR="005E42D5" w:rsidRPr="00C94458" w:rsidRDefault="005E42D5" w:rsidP="007849B8">
            <w:pPr>
              <w:spacing w:line="276" w:lineRule="auto"/>
              <w:rPr>
                <w:b/>
              </w:rPr>
            </w:pPr>
            <w:r>
              <w:rPr>
                <w:b/>
              </w:rPr>
              <w:t>Kontraktsansvarlig</w:t>
            </w:r>
          </w:p>
        </w:tc>
      </w:tr>
      <w:tr w:rsidR="005E42D5" w14:paraId="34808694" w14:textId="77777777" w:rsidTr="0044235C">
        <w:tc>
          <w:tcPr>
            <w:tcW w:w="4534" w:type="dxa"/>
          </w:tcPr>
          <w:p w14:paraId="5C4A2C0B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Navn:</w:t>
            </w:r>
          </w:p>
          <w:p w14:paraId="6FE3DEF2" w14:textId="430EABE5" w:rsidR="005E42D5" w:rsidRPr="007872A2" w:rsidRDefault="007872A2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Ida Maria Gran Solaas</w:t>
            </w:r>
          </w:p>
        </w:tc>
        <w:tc>
          <w:tcPr>
            <w:tcW w:w="4526" w:type="dxa"/>
          </w:tcPr>
          <w:p w14:paraId="13ECD12B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Navn:</w:t>
            </w:r>
          </w:p>
          <w:p w14:paraId="7F211DC8" w14:textId="0A2F4B8B" w:rsidR="005E42D5" w:rsidRPr="007872A2" w:rsidRDefault="005E42D5" w:rsidP="005E42D5">
            <w:pPr>
              <w:spacing w:line="276" w:lineRule="auto"/>
              <w:rPr>
                <w:i/>
              </w:rPr>
            </w:pPr>
          </w:p>
        </w:tc>
      </w:tr>
      <w:tr w:rsidR="005E42D5" w14:paraId="2C96E269" w14:textId="77777777" w:rsidTr="0044235C">
        <w:tc>
          <w:tcPr>
            <w:tcW w:w="4534" w:type="dxa"/>
          </w:tcPr>
          <w:p w14:paraId="2276B8C1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E-post:</w:t>
            </w:r>
          </w:p>
          <w:p w14:paraId="6992C6EA" w14:textId="1F17FBF2" w:rsidR="005E42D5" w:rsidRPr="007872A2" w:rsidRDefault="007872A2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Ida.solaas</w:t>
            </w:r>
            <w:r w:rsidR="005E42D5" w:rsidRPr="007872A2">
              <w:rPr>
                <w:i/>
              </w:rPr>
              <w:t>@baerum.kommune.no</w:t>
            </w:r>
          </w:p>
        </w:tc>
        <w:tc>
          <w:tcPr>
            <w:tcW w:w="4526" w:type="dxa"/>
          </w:tcPr>
          <w:p w14:paraId="3EE5F6E5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E-post:</w:t>
            </w:r>
          </w:p>
          <w:p w14:paraId="173D7AA6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</w:p>
        </w:tc>
      </w:tr>
      <w:tr w:rsidR="005E42D5" w14:paraId="31C3CC5F" w14:textId="77777777" w:rsidTr="007872A2">
        <w:tc>
          <w:tcPr>
            <w:tcW w:w="4534" w:type="dxa"/>
            <w:tcBorders>
              <w:bottom w:val="single" w:sz="4" w:space="0" w:color="auto"/>
            </w:tcBorders>
          </w:tcPr>
          <w:p w14:paraId="255D7CD9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Telefon:</w:t>
            </w:r>
          </w:p>
          <w:p w14:paraId="35CB01D4" w14:textId="1E4CE093" w:rsidR="005E42D5" w:rsidRPr="007872A2" w:rsidRDefault="007872A2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947 83 006</w:t>
            </w:r>
          </w:p>
        </w:tc>
        <w:tc>
          <w:tcPr>
            <w:tcW w:w="4526" w:type="dxa"/>
            <w:tcBorders>
              <w:bottom w:val="single" w:sz="4" w:space="0" w:color="auto"/>
            </w:tcBorders>
          </w:tcPr>
          <w:p w14:paraId="4811DF62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Telefon:</w:t>
            </w:r>
          </w:p>
          <w:p w14:paraId="70B3835F" w14:textId="17FFE2A6" w:rsidR="005E42D5" w:rsidRPr="007872A2" w:rsidRDefault="005E42D5" w:rsidP="005E42D5">
            <w:pPr>
              <w:spacing w:line="276" w:lineRule="auto"/>
              <w:rPr>
                <w:i/>
              </w:rPr>
            </w:pPr>
          </w:p>
        </w:tc>
      </w:tr>
      <w:tr w:rsidR="005E42D5" w14:paraId="1ADF0858" w14:textId="77777777" w:rsidTr="007872A2">
        <w:tc>
          <w:tcPr>
            <w:tcW w:w="4534" w:type="dxa"/>
            <w:shd w:val="clear" w:color="auto" w:fill="BFBFBF" w:themeFill="background1" w:themeFillShade="BF"/>
          </w:tcPr>
          <w:p w14:paraId="21B0C2A0" w14:textId="3F232B75" w:rsidR="005E42D5" w:rsidRPr="007872A2" w:rsidRDefault="005E42D5" w:rsidP="005E42D5">
            <w:pPr>
              <w:spacing w:line="276" w:lineRule="auto"/>
              <w:rPr>
                <w:b/>
              </w:rPr>
            </w:pPr>
            <w:r w:rsidRPr="007872A2">
              <w:rPr>
                <w:b/>
              </w:rPr>
              <w:t>Gjennomføring av kontrakten</w:t>
            </w:r>
          </w:p>
        </w:tc>
        <w:tc>
          <w:tcPr>
            <w:tcW w:w="4526" w:type="dxa"/>
            <w:shd w:val="clear" w:color="auto" w:fill="BFBFBF" w:themeFill="background1" w:themeFillShade="BF"/>
          </w:tcPr>
          <w:p w14:paraId="15272C66" w14:textId="07EB5D99" w:rsidR="005E42D5" w:rsidRPr="007872A2" w:rsidRDefault="007872A2" w:rsidP="005E42D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Gjennomføringen av kontrakten </w:t>
            </w:r>
          </w:p>
        </w:tc>
      </w:tr>
      <w:tr w:rsidR="005E42D5" w14:paraId="3E8B1DFC" w14:textId="77777777" w:rsidTr="0044235C">
        <w:tc>
          <w:tcPr>
            <w:tcW w:w="4534" w:type="dxa"/>
          </w:tcPr>
          <w:p w14:paraId="2765D25E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Navn:</w:t>
            </w:r>
          </w:p>
          <w:p w14:paraId="4684F425" w14:textId="1F8E8B65" w:rsidR="005E42D5" w:rsidRPr="007872A2" w:rsidRDefault="00A50CFE" w:rsidP="005E42D5">
            <w:pPr>
              <w:spacing w:line="276" w:lineRule="auto"/>
              <w:rPr>
                <w:i/>
              </w:rPr>
            </w:pPr>
            <w:r>
              <w:rPr>
                <w:i/>
              </w:rPr>
              <w:t>Eirik Hella</w:t>
            </w:r>
          </w:p>
        </w:tc>
        <w:tc>
          <w:tcPr>
            <w:tcW w:w="4526" w:type="dxa"/>
          </w:tcPr>
          <w:p w14:paraId="258E8074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Navn:</w:t>
            </w:r>
          </w:p>
          <w:p w14:paraId="75970AED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</w:p>
        </w:tc>
      </w:tr>
      <w:tr w:rsidR="005E42D5" w14:paraId="01DDA755" w14:textId="77777777" w:rsidTr="0044235C">
        <w:tc>
          <w:tcPr>
            <w:tcW w:w="4534" w:type="dxa"/>
          </w:tcPr>
          <w:p w14:paraId="3707EEEB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E-post:</w:t>
            </w:r>
          </w:p>
          <w:p w14:paraId="04315CC0" w14:textId="5192F97E" w:rsidR="005E42D5" w:rsidRPr="007872A2" w:rsidRDefault="00A50CFE" w:rsidP="005E42D5">
            <w:pPr>
              <w:spacing w:line="276" w:lineRule="auto"/>
              <w:rPr>
                <w:i/>
              </w:rPr>
            </w:pPr>
            <w:r>
              <w:rPr>
                <w:i/>
              </w:rPr>
              <w:t>Eirik.hella</w:t>
            </w:r>
            <w:r w:rsidR="005E42D5" w:rsidRPr="007872A2">
              <w:rPr>
                <w:i/>
              </w:rPr>
              <w:t>@baerum.kommune.no</w:t>
            </w:r>
          </w:p>
        </w:tc>
        <w:tc>
          <w:tcPr>
            <w:tcW w:w="4526" w:type="dxa"/>
          </w:tcPr>
          <w:p w14:paraId="66E29BD5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E-post:</w:t>
            </w:r>
          </w:p>
          <w:p w14:paraId="74BFEC6A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</w:p>
        </w:tc>
      </w:tr>
      <w:tr w:rsidR="005E42D5" w14:paraId="3F6C44E9" w14:textId="77777777" w:rsidTr="0044235C">
        <w:tc>
          <w:tcPr>
            <w:tcW w:w="4534" w:type="dxa"/>
          </w:tcPr>
          <w:p w14:paraId="3EA803CF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Telefon:</w:t>
            </w:r>
          </w:p>
          <w:p w14:paraId="33567742" w14:textId="5329F4D4" w:rsidR="005E42D5" w:rsidRPr="007872A2" w:rsidRDefault="00863F2B" w:rsidP="005E42D5">
            <w:pPr>
              <w:spacing w:line="276" w:lineRule="auto"/>
              <w:rPr>
                <w:i/>
              </w:rPr>
            </w:pPr>
            <w:r>
              <w:rPr>
                <w:i/>
              </w:rPr>
              <w:t>941 54 649</w:t>
            </w:r>
          </w:p>
        </w:tc>
        <w:tc>
          <w:tcPr>
            <w:tcW w:w="4526" w:type="dxa"/>
          </w:tcPr>
          <w:p w14:paraId="1E813557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  <w:r w:rsidRPr="007872A2">
              <w:rPr>
                <w:i/>
              </w:rPr>
              <w:t>Telefon:</w:t>
            </w:r>
          </w:p>
          <w:p w14:paraId="1729F36C" w14:textId="77777777" w:rsidR="005E42D5" w:rsidRPr="007872A2" w:rsidRDefault="005E42D5" w:rsidP="005E42D5">
            <w:pPr>
              <w:spacing w:line="276" w:lineRule="auto"/>
              <w:rPr>
                <w:i/>
              </w:rPr>
            </w:pPr>
          </w:p>
        </w:tc>
      </w:tr>
    </w:tbl>
    <w:p w14:paraId="4D7B3925" w14:textId="77777777" w:rsidR="00624FC1" w:rsidRDefault="00624FC1" w:rsidP="00624FC1">
      <w:pPr>
        <w:pStyle w:val="Overskrift1"/>
      </w:pPr>
      <w:bookmarkStart w:id="2" w:name="_Toc131192585"/>
      <w:r>
        <w:t>Kontraktens innhold og omfang</w:t>
      </w:r>
      <w:bookmarkEnd w:id="2"/>
    </w:p>
    <w:p w14:paraId="6DFAEBB0" w14:textId="5716C7E4" w:rsidR="00D96AC7" w:rsidRPr="00D96AC7" w:rsidRDefault="001A37AD" w:rsidP="00D96AC7">
      <w:r w:rsidRPr="0077492F">
        <w:t xml:space="preserve">Kontrakten gjelder </w:t>
      </w:r>
      <w:r w:rsidR="00D96AC7">
        <w:t>v</w:t>
      </w:r>
      <w:r w:rsidR="00D96AC7" w:rsidRPr="00D96AC7">
        <w:t>interberedskap for trafikksikkerhet og framkommelighet på kommunale veier i Bærum kommune</w:t>
      </w:r>
      <w:r w:rsidR="00D96AC7">
        <w:t xml:space="preserve">, herunder </w:t>
      </w:r>
      <w:r w:rsidR="00D96AC7" w:rsidRPr="00D96AC7">
        <w:t>salting, brøyting, strøing</w:t>
      </w:r>
      <w:r w:rsidR="00D96AC7">
        <w:t>,</w:t>
      </w:r>
      <w:r w:rsidR="00D96AC7" w:rsidRPr="00D96AC7">
        <w:t xml:space="preserve"> veihøvling</w:t>
      </w:r>
      <w:r w:rsidR="00E0353F">
        <w:t xml:space="preserve"> m.m</w:t>
      </w:r>
      <w:r w:rsidR="00D96AC7" w:rsidRPr="00D96AC7">
        <w:t>.</w:t>
      </w:r>
      <w:r w:rsidR="00E0353F">
        <w:t xml:space="preserve"> Det</w:t>
      </w:r>
      <w:r w:rsidR="00C71C89">
        <w:t xml:space="preserve"> vises til </w:t>
      </w:r>
      <w:r w:rsidR="0066628E">
        <w:t>vedlegg 1 kontraktbestemmelser – del B</w:t>
      </w:r>
      <w:r w:rsidR="00C71C89">
        <w:t xml:space="preserve"> for en detaljert beskrivelse av oppdraget</w:t>
      </w:r>
      <w:r w:rsidR="000D25A6">
        <w:t>.</w:t>
      </w:r>
    </w:p>
    <w:p w14:paraId="37373940" w14:textId="77777777" w:rsidR="00D96AC7" w:rsidRDefault="00D96AC7" w:rsidP="00BB42F5">
      <w:pPr>
        <w:rPr>
          <w:iCs/>
        </w:rPr>
      </w:pPr>
    </w:p>
    <w:p w14:paraId="6BFE93F5" w14:textId="16A3C787" w:rsidR="00624FC1" w:rsidRPr="00795CED" w:rsidRDefault="00624FC1" w:rsidP="00624FC1">
      <w:pPr>
        <w:pStyle w:val="Overskrift1"/>
      </w:pPr>
      <w:bookmarkStart w:id="3" w:name="_Toc131192586"/>
      <w:r w:rsidRPr="00795CED">
        <w:t>Kontraktens varighet</w:t>
      </w:r>
      <w:bookmarkEnd w:id="3"/>
    </w:p>
    <w:p w14:paraId="34D2F9E7" w14:textId="57F8DF6D" w:rsidR="00373912" w:rsidRPr="0050290F" w:rsidRDefault="00373912" w:rsidP="00373912">
      <w:bookmarkStart w:id="4" w:name="_Hlk133581228"/>
      <w:r w:rsidRPr="0050290F">
        <w:t>Kontraktens varighet er fra og med 01.10.202</w:t>
      </w:r>
      <w:r w:rsidR="009A26A5">
        <w:t>6</w:t>
      </w:r>
      <w:r w:rsidRPr="0050290F">
        <w:t xml:space="preserve"> til og med 30.0</w:t>
      </w:r>
      <w:r>
        <w:t>9</w:t>
      </w:r>
      <w:r w:rsidRPr="0050290F">
        <w:t>.20</w:t>
      </w:r>
      <w:r w:rsidR="009A26A5">
        <w:t>31</w:t>
      </w:r>
      <w:r w:rsidRPr="0050290F">
        <w:t xml:space="preserve">, dvs. 5 </w:t>
      </w:r>
      <w:r>
        <w:t>år og 5 vintersesonger, med opsjon på 1 år (1 vintersesong) til og med 30.09.20</w:t>
      </w:r>
      <w:r w:rsidR="0033243A">
        <w:t>32</w:t>
      </w:r>
      <w:r w:rsidRPr="0050290F">
        <w:t>.</w:t>
      </w:r>
      <w:r>
        <w:t xml:space="preserve"> Maksimal varighet av kontrakten, inklusive opsjonsår vil være 6 vintersesonger over 6 år. </w:t>
      </w:r>
    </w:p>
    <w:bookmarkEnd w:id="4"/>
    <w:p w14:paraId="4035B1E0" w14:textId="77777777" w:rsidR="00B6206B" w:rsidRDefault="00B6206B" w:rsidP="00B670AD"/>
    <w:p w14:paraId="04EA63FE" w14:textId="546995BE" w:rsidR="00B670AD" w:rsidRDefault="00B670AD" w:rsidP="00B670AD">
      <w:r w:rsidRPr="00795CED">
        <w:t>Dersom Oppdragsgiver</w:t>
      </w:r>
      <w:r w:rsidR="000119BE" w:rsidRPr="00795CED">
        <w:t>en</w:t>
      </w:r>
      <w:r w:rsidRPr="00795CED">
        <w:t xml:space="preserve"> ønsker å benytte opsjonsretten</w:t>
      </w:r>
      <w:r w:rsidR="000227B5" w:rsidRPr="00795CED">
        <w:t>,</w:t>
      </w:r>
      <w:r w:rsidRPr="00795CED">
        <w:t xml:space="preserve"> skal Oppdragsgiver</w:t>
      </w:r>
      <w:r w:rsidR="000119BE" w:rsidRPr="00795CED">
        <w:t>en</w:t>
      </w:r>
      <w:r w:rsidRPr="00795CED">
        <w:t xml:space="preserve"> varsle Leverandøren innen 60 dager før utløpet av kontraktsperioden.</w:t>
      </w:r>
      <w:r>
        <w:t xml:space="preserve"> </w:t>
      </w:r>
    </w:p>
    <w:p w14:paraId="155856F9" w14:textId="77777777" w:rsidR="00624FC1" w:rsidRDefault="00E81D03" w:rsidP="00624FC1">
      <w:pPr>
        <w:pStyle w:val="Overskrift1"/>
      </w:pPr>
      <w:bookmarkStart w:id="5" w:name="_Toc131192587"/>
      <w:r>
        <w:lastRenderedPageBreak/>
        <w:t>Bruk av underleverandører</w:t>
      </w:r>
      <w:bookmarkEnd w:id="5"/>
    </w:p>
    <w:p w14:paraId="2E004472" w14:textId="77777777" w:rsidR="00624FC1" w:rsidRDefault="00624FC1" w:rsidP="00624FC1">
      <w:r>
        <w:t>Følgende underleverandører er avtalt benyttet:</w:t>
      </w:r>
    </w:p>
    <w:p w14:paraId="5B4EA02E" w14:textId="77777777" w:rsidR="006355BD" w:rsidRDefault="006355BD" w:rsidP="006355B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7"/>
        <w:gridCol w:w="4523"/>
      </w:tblGrid>
      <w:tr w:rsidR="006355BD" w14:paraId="219B5B8F" w14:textId="77777777" w:rsidTr="00E81D03">
        <w:tc>
          <w:tcPr>
            <w:tcW w:w="4605" w:type="dxa"/>
            <w:shd w:val="pct25" w:color="auto" w:fill="auto"/>
            <w:vAlign w:val="center"/>
          </w:tcPr>
          <w:p w14:paraId="7263EB96" w14:textId="77777777" w:rsidR="006355BD" w:rsidRPr="00E81D03" w:rsidRDefault="006355BD" w:rsidP="006355BD">
            <w:pPr>
              <w:spacing w:line="276" w:lineRule="auto"/>
              <w:rPr>
                <w:b/>
              </w:rPr>
            </w:pPr>
            <w:r w:rsidRPr="00E81D03">
              <w:rPr>
                <w:b/>
              </w:rPr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7E51C263" w14:textId="20BD8FA1" w:rsidR="006355BD" w:rsidRPr="00E81D03" w:rsidRDefault="00B253AA" w:rsidP="006355BD">
            <w:pPr>
              <w:spacing w:line="276" w:lineRule="auto"/>
              <w:rPr>
                <w:b/>
              </w:rPr>
            </w:pPr>
            <w:r w:rsidRPr="00E81D03">
              <w:rPr>
                <w:b/>
              </w:rPr>
              <w:t>Org.nr. /</w:t>
            </w:r>
            <w:proofErr w:type="spellStart"/>
            <w:r w:rsidR="006355BD" w:rsidRPr="00E81D03">
              <w:rPr>
                <w:b/>
              </w:rPr>
              <w:t>personnr</w:t>
            </w:r>
            <w:proofErr w:type="spellEnd"/>
            <w:r w:rsidR="006355BD" w:rsidRPr="00E81D03">
              <w:rPr>
                <w:b/>
              </w:rPr>
              <w:t>.</w:t>
            </w:r>
          </w:p>
        </w:tc>
      </w:tr>
      <w:tr w:rsidR="006355BD" w14:paraId="4FDE6D27" w14:textId="77777777" w:rsidTr="006355BD">
        <w:tc>
          <w:tcPr>
            <w:tcW w:w="4605" w:type="dxa"/>
            <w:vAlign w:val="center"/>
          </w:tcPr>
          <w:p w14:paraId="60143FB5" w14:textId="77777777" w:rsidR="006355BD" w:rsidRPr="00E81D03" w:rsidRDefault="006355BD" w:rsidP="006355BD">
            <w:pPr>
              <w:spacing w:line="276" w:lineRule="auto"/>
            </w:pPr>
          </w:p>
        </w:tc>
        <w:tc>
          <w:tcPr>
            <w:tcW w:w="4605" w:type="dxa"/>
            <w:vAlign w:val="center"/>
          </w:tcPr>
          <w:p w14:paraId="03DCFCE4" w14:textId="77777777" w:rsidR="006355BD" w:rsidRPr="00E81D03" w:rsidRDefault="006355BD" w:rsidP="006355BD">
            <w:pPr>
              <w:spacing w:line="276" w:lineRule="auto"/>
            </w:pPr>
          </w:p>
        </w:tc>
      </w:tr>
      <w:tr w:rsidR="00E81D03" w14:paraId="6C3026D4" w14:textId="77777777" w:rsidTr="006355BD">
        <w:tc>
          <w:tcPr>
            <w:tcW w:w="4605" w:type="dxa"/>
            <w:vAlign w:val="center"/>
          </w:tcPr>
          <w:p w14:paraId="230E3F18" w14:textId="77777777" w:rsidR="00E81D03" w:rsidRPr="006355BD" w:rsidRDefault="00E81D03" w:rsidP="006355BD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749751F5" w14:textId="77777777" w:rsidR="00E81D03" w:rsidRPr="006355BD" w:rsidRDefault="00E81D03" w:rsidP="006355BD">
            <w:pPr>
              <w:spacing w:line="276" w:lineRule="auto"/>
              <w:rPr>
                <w:highlight w:val="yellow"/>
              </w:rPr>
            </w:pPr>
          </w:p>
        </w:tc>
      </w:tr>
    </w:tbl>
    <w:p w14:paraId="0E4E728D" w14:textId="77777777" w:rsidR="00624FC1" w:rsidRDefault="00624FC1" w:rsidP="00624FC1"/>
    <w:p w14:paraId="027160A2" w14:textId="0479045A" w:rsidR="00C07CAE" w:rsidRPr="00891052" w:rsidRDefault="00C07CAE" w:rsidP="00C07CAE">
      <w:r w:rsidRPr="00891052">
        <w:t xml:space="preserve">Leverandøren kan ikke ha flere enn ett ledd </w:t>
      </w:r>
      <w:r w:rsidR="005C1F20">
        <w:t>l</w:t>
      </w:r>
      <w:r w:rsidRPr="00891052">
        <w:t xml:space="preserve">everandører i kjede under seg. Vesentlig mislighold som ikke blir rettet innen en rimelig frist gitt ved skriftlig varsel fra </w:t>
      </w:r>
      <w:r w:rsidR="005C1F20">
        <w:t>o</w:t>
      </w:r>
      <w:r w:rsidRPr="00891052">
        <w:t xml:space="preserve">ppdragsgiveren, kan påberopes av </w:t>
      </w:r>
      <w:r w:rsidR="005C1F20">
        <w:t>o</w:t>
      </w:r>
      <w:r w:rsidRPr="00891052">
        <w:t>ppdragsgiveren som grunnlag for heving.</w:t>
      </w:r>
    </w:p>
    <w:p w14:paraId="559EAA42" w14:textId="77777777" w:rsidR="00355A6D" w:rsidRDefault="00355A6D" w:rsidP="00624FC1"/>
    <w:p w14:paraId="42F676AD" w14:textId="77777777" w:rsidR="00447782" w:rsidRDefault="00447782" w:rsidP="00624FC1"/>
    <w:p w14:paraId="04339661" w14:textId="77777777" w:rsidR="00355A6D" w:rsidRDefault="00355A6D" w:rsidP="00355A6D">
      <w:pPr>
        <w:pBdr>
          <w:top w:val="single" w:sz="4" w:space="1" w:color="auto"/>
        </w:pBdr>
      </w:pPr>
    </w:p>
    <w:p w14:paraId="4A1CBE4F" w14:textId="26096918" w:rsidR="00624FC1" w:rsidRPr="00355A6D" w:rsidRDefault="00355A6D" w:rsidP="00624FC1">
      <w:pPr>
        <w:rPr>
          <w:b/>
          <w:sz w:val="28"/>
          <w:szCs w:val="28"/>
        </w:rPr>
      </w:pPr>
      <w:r w:rsidRPr="00355A6D">
        <w:rPr>
          <w:b/>
          <w:sz w:val="28"/>
          <w:szCs w:val="28"/>
        </w:rPr>
        <w:t>SIGNAT</w:t>
      </w:r>
      <w:r w:rsidR="00B23C17">
        <w:rPr>
          <w:b/>
          <w:sz w:val="28"/>
          <w:szCs w:val="28"/>
        </w:rPr>
        <w:t>ARER</w:t>
      </w:r>
    </w:p>
    <w:p w14:paraId="4AF91C4F" w14:textId="1F6B2D3D" w:rsidR="00C75CD5" w:rsidRDefault="00C75CD5" w:rsidP="00624FC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DC7F00" w14:paraId="0AC896D6" w14:textId="77777777" w:rsidTr="00DC7F00">
        <w:tc>
          <w:tcPr>
            <w:tcW w:w="4530" w:type="dxa"/>
            <w:shd w:val="clear" w:color="auto" w:fill="BFBFBF" w:themeFill="background1" w:themeFillShade="BF"/>
          </w:tcPr>
          <w:p w14:paraId="155A2B0D" w14:textId="50492490" w:rsidR="00DC7F00" w:rsidRPr="00DC7F00" w:rsidRDefault="00DC7F00" w:rsidP="00624FC1">
            <w:pPr>
              <w:rPr>
                <w:b/>
                <w:bCs/>
              </w:rPr>
            </w:pPr>
            <w:r w:rsidRPr="00DC7F00">
              <w:rPr>
                <w:b/>
                <w:bCs/>
              </w:rPr>
              <w:t>For Oppdragsgiveren</w:t>
            </w:r>
          </w:p>
        </w:tc>
        <w:tc>
          <w:tcPr>
            <w:tcW w:w="4530" w:type="dxa"/>
            <w:shd w:val="clear" w:color="auto" w:fill="BFBFBF" w:themeFill="background1" w:themeFillShade="BF"/>
          </w:tcPr>
          <w:p w14:paraId="3F326139" w14:textId="5D1DC008" w:rsidR="00DC7F00" w:rsidRPr="00DC7F00" w:rsidRDefault="00DC7F00" w:rsidP="00624FC1">
            <w:pPr>
              <w:rPr>
                <w:b/>
                <w:bCs/>
              </w:rPr>
            </w:pPr>
            <w:r w:rsidRPr="00DC7F00">
              <w:rPr>
                <w:b/>
                <w:bCs/>
              </w:rPr>
              <w:t>For Leverandøren</w:t>
            </w:r>
          </w:p>
        </w:tc>
      </w:tr>
      <w:tr w:rsidR="00DC7F00" w14:paraId="2910F657" w14:textId="77777777" w:rsidTr="00DC7F00">
        <w:tc>
          <w:tcPr>
            <w:tcW w:w="4530" w:type="dxa"/>
          </w:tcPr>
          <w:p w14:paraId="4601A25B" w14:textId="63DAB349" w:rsidR="006E2832" w:rsidRDefault="0033243A" w:rsidP="007126EA">
            <w:r w:rsidRPr="0031304B">
              <w:t>Einar Jørstad</w:t>
            </w:r>
          </w:p>
          <w:p w14:paraId="4C4F3C06" w14:textId="3AAACD4B" w:rsidR="00DC7F00" w:rsidRPr="00257470" w:rsidRDefault="00675837" w:rsidP="007126EA">
            <w:r>
              <w:t>direktør, Bymiljø og Eiendom</w:t>
            </w:r>
          </w:p>
        </w:tc>
        <w:tc>
          <w:tcPr>
            <w:tcW w:w="4530" w:type="dxa"/>
          </w:tcPr>
          <w:p w14:paraId="6C034001" w14:textId="77777777" w:rsidR="00DC7F00" w:rsidRPr="00257470" w:rsidRDefault="00DC7F00" w:rsidP="00624FC1">
            <w:r w:rsidRPr="00257470">
              <w:t>NN</w:t>
            </w:r>
          </w:p>
          <w:p w14:paraId="16BE996F" w14:textId="79567633" w:rsidR="00DC7F00" w:rsidRPr="00257470" w:rsidRDefault="00DC7F00" w:rsidP="00624FC1">
            <w:r w:rsidRPr="00257470">
              <w:t>tittel</w:t>
            </w:r>
            <w:r w:rsidR="009D5E33" w:rsidRPr="00257470">
              <w:t>/rolle</w:t>
            </w:r>
          </w:p>
        </w:tc>
      </w:tr>
      <w:tr w:rsidR="00DC7F00" w14:paraId="79D138D4" w14:textId="77777777" w:rsidTr="00DC7F00">
        <w:tc>
          <w:tcPr>
            <w:tcW w:w="4530" w:type="dxa"/>
          </w:tcPr>
          <w:p w14:paraId="05275F8D" w14:textId="77777777" w:rsidR="00DC7F00" w:rsidRPr="00257470" w:rsidRDefault="00CA59FD" w:rsidP="00CA59FD">
            <w:r w:rsidRPr="00257470">
              <w:t>Heidi E. Rygg</w:t>
            </w:r>
          </w:p>
          <w:p w14:paraId="0AC7383B" w14:textId="4C00782E" w:rsidR="00CA59FD" w:rsidRPr="00257470" w:rsidRDefault="003F368D" w:rsidP="00CA59FD">
            <w:r w:rsidRPr="00257470">
              <w:t>tjeneste</w:t>
            </w:r>
            <w:r w:rsidR="00CA59FD" w:rsidRPr="00257470">
              <w:t>leder, Anskaffelsesenheten</w:t>
            </w:r>
          </w:p>
        </w:tc>
        <w:tc>
          <w:tcPr>
            <w:tcW w:w="4530" w:type="dxa"/>
          </w:tcPr>
          <w:p w14:paraId="5517CCC4" w14:textId="77777777" w:rsidR="00DC7F00" w:rsidRPr="00257470" w:rsidRDefault="00DC7F00" w:rsidP="00624FC1">
            <w:r w:rsidRPr="00257470">
              <w:t>NN</w:t>
            </w:r>
          </w:p>
          <w:p w14:paraId="17C4F3FF" w14:textId="1BDFB298" w:rsidR="00DC7F00" w:rsidRPr="00257470" w:rsidRDefault="009D5E33" w:rsidP="00624FC1">
            <w:r w:rsidRPr="00257470">
              <w:t>t</w:t>
            </w:r>
            <w:r w:rsidR="00DC7F00" w:rsidRPr="00257470">
              <w:t>ittel</w:t>
            </w:r>
            <w:r w:rsidRPr="00257470">
              <w:t>/rolle</w:t>
            </w:r>
          </w:p>
        </w:tc>
      </w:tr>
    </w:tbl>
    <w:p w14:paraId="6DB343D1" w14:textId="113D8DC8" w:rsidR="00DC7F00" w:rsidRDefault="00DC7F00" w:rsidP="00624FC1"/>
    <w:p w14:paraId="2B1F7661" w14:textId="4B74A256" w:rsidR="003A4B84" w:rsidRDefault="003A4B84" w:rsidP="003A4B84">
      <w:pPr>
        <w:rPr>
          <w:rFonts w:ascii="Calibri" w:hAnsi="Calibri"/>
        </w:rPr>
      </w:pPr>
      <w:r>
        <w:t>Kontrakten er signert elektronisk.</w:t>
      </w:r>
    </w:p>
    <w:p w14:paraId="28F946DE" w14:textId="424A15C7" w:rsidR="00412AEC" w:rsidRPr="00624FC1" w:rsidRDefault="00412AEC" w:rsidP="003A4B84"/>
    <w:sectPr w:rsidR="00412AEC" w:rsidRPr="00624FC1" w:rsidSect="00B6206B">
      <w:footerReference w:type="even" r:id="rId9"/>
      <w:footerReference w:type="default" r:id="rId10"/>
      <w:headerReference w:type="first" r:id="rId11"/>
      <w:pgSz w:w="11906" w:h="16838" w:code="9"/>
      <w:pgMar w:top="1276" w:right="1418" w:bottom="993" w:left="1418" w:header="709" w:footer="2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3F9E0" w14:textId="77777777" w:rsidR="003E4CB8" w:rsidRDefault="003E4CB8" w:rsidP="00B26DE1">
      <w:r>
        <w:separator/>
      </w:r>
    </w:p>
  </w:endnote>
  <w:endnote w:type="continuationSeparator" w:id="0">
    <w:p w14:paraId="7F7258DC" w14:textId="77777777" w:rsidR="003E4CB8" w:rsidRDefault="003E4CB8" w:rsidP="00B2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98E9E" w14:textId="77777777" w:rsidR="006D0E41" w:rsidRDefault="006D0E41" w:rsidP="00B26DE1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D7EBC">
      <w:rPr>
        <w:rStyle w:val="Sidetall"/>
        <w:noProof/>
      </w:rPr>
      <w:t>11</w:t>
    </w:r>
    <w:r>
      <w:rPr>
        <w:rStyle w:val="Sidetall"/>
      </w:rPr>
      <w:fldChar w:fldCharType="end"/>
    </w:r>
  </w:p>
  <w:p w14:paraId="79B11418" w14:textId="77777777" w:rsidR="006D0E41" w:rsidRDefault="006D0E41" w:rsidP="00B26DE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141C" w14:textId="5FCB582B" w:rsidR="006D0E41" w:rsidRPr="004B43D4" w:rsidRDefault="004B43D4" w:rsidP="004B43D4">
    <w:pPr>
      <w:pStyle w:val="Bunntekst"/>
      <w:rPr>
        <w:sz w:val="20"/>
        <w:szCs w:val="20"/>
      </w:rPr>
    </w:pPr>
    <w:r w:rsidRPr="004B43D4">
      <w:rPr>
        <w:rStyle w:val="Sidetall"/>
        <w:sz w:val="20"/>
        <w:szCs w:val="20"/>
      </w:rPr>
      <w:t>23/</w:t>
    </w:r>
    <w:r w:rsidR="007C5238">
      <w:rPr>
        <w:rStyle w:val="Sidetall"/>
        <w:sz w:val="20"/>
        <w:szCs w:val="20"/>
      </w:rPr>
      <w:t>4291</w:t>
    </w:r>
    <w:r w:rsidRPr="004B43D4">
      <w:rPr>
        <w:rStyle w:val="Sidetall"/>
        <w:sz w:val="20"/>
        <w:szCs w:val="20"/>
      </w:rPr>
      <w:t xml:space="preserve"> Bærum kommune – Vinter</w:t>
    </w:r>
    <w:r w:rsidR="0032736C">
      <w:rPr>
        <w:rStyle w:val="Sidetall"/>
        <w:sz w:val="20"/>
        <w:szCs w:val="20"/>
      </w:rPr>
      <w:t xml:space="preserve">beredskap kommunale veier </w:t>
    </w:r>
    <w:r>
      <w:rPr>
        <w:rStyle w:val="Sidetall"/>
        <w:sz w:val="20"/>
        <w:szCs w:val="20"/>
      </w:rPr>
      <w:t>–</w:t>
    </w:r>
    <w:r w:rsidRPr="004B43D4">
      <w:rPr>
        <w:rStyle w:val="Sidetall"/>
        <w:sz w:val="20"/>
        <w:szCs w:val="20"/>
      </w:rPr>
      <w:t xml:space="preserve"> Kontraktutkast</w:t>
    </w:r>
    <w:r>
      <w:rPr>
        <w:rStyle w:val="Sidetall"/>
        <w:sz w:val="20"/>
        <w:szCs w:val="20"/>
      </w:rPr>
      <w:tab/>
    </w:r>
    <w:r w:rsidR="006D0E41" w:rsidRPr="004B43D4">
      <w:rPr>
        <w:rStyle w:val="Sidetall"/>
        <w:sz w:val="20"/>
        <w:szCs w:val="20"/>
      </w:rPr>
      <w:t xml:space="preserve">Side </w:t>
    </w:r>
    <w:r w:rsidR="006D0E41" w:rsidRPr="004B43D4">
      <w:rPr>
        <w:rStyle w:val="Sidetall"/>
        <w:sz w:val="20"/>
        <w:szCs w:val="20"/>
      </w:rPr>
      <w:fldChar w:fldCharType="begin"/>
    </w:r>
    <w:r w:rsidR="006D0E41" w:rsidRPr="004B43D4">
      <w:rPr>
        <w:rStyle w:val="Sidetall"/>
        <w:sz w:val="20"/>
        <w:szCs w:val="20"/>
      </w:rPr>
      <w:instrText xml:space="preserve">PAGE  </w:instrText>
    </w:r>
    <w:r w:rsidR="006D0E41" w:rsidRPr="004B43D4">
      <w:rPr>
        <w:rStyle w:val="Sidetall"/>
        <w:sz w:val="20"/>
        <w:szCs w:val="20"/>
      </w:rPr>
      <w:fldChar w:fldCharType="separate"/>
    </w:r>
    <w:r w:rsidR="005C60D7" w:rsidRPr="004B43D4">
      <w:rPr>
        <w:rStyle w:val="Sidetall"/>
        <w:noProof/>
        <w:sz w:val="20"/>
        <w:szCs w:val="20"/>
      </w:rPr>
      <w:t>3</w:t>
    </w:r>
    <w:r w:rsidR="006D0E41" w:rsidRPr="004B43D4">
      <w:rPr>
        <w:rStyle w:val="Sidetall"/>
        <w:sz w:val="20"/>
        <w:szCs w:val="20"/>
      </w:rPr>
      <w:fldChar w:fldCharType="end"/>
    </w:r>
    <w:r w:rsidR="006D0E41" w:rsidRPr="004B43D4">
      <w:rPr>
        <w:rStyle w:val="Sidetall"/>
        <w:sz w:val="20"/>
        <w:szCs w:val="20"/>
      </w:rPr>
      <w:t xml:space="preserve"> av </w:t>
    </w:r>
    <w:r w:rsidR="006D0E41" w:rsidRPr="004B43D4">
      <w:rPr>
        <w:rStyle w:val="Sidetall"/>
        <w:sz w:val="20"/>
        <w:szCs w:val="20"/>
      </w:rPr>
      <w:fldChar w:fldCharType="begin"/>
    </w:r>
    <w:r w:rsidR="006D0E41" w:rsidRPr="004B43D4">
      <w:rPr>
        <w:rStyle w:val="Sidetall"/>
        <w:sz w:val="20"/>
        <w:szCs w:val="20"/>
      </w:rPr>
      <w:instrText xml:space="preserve"> NUMPAGES  </w:instrText>
    </w:r>
    <w:r w:rsidR="006D0E41" w:rsidRPr="004B43D4">
      <w:rPr>
        <w:rStyle w:val="Sidetall"/>
        <w:sz w:val="20"/>
        <w:szCs w:val="20"/>
      </w:rPr>
      <w:fldChar w:fldCharType="separate"/>
    </w:r>
    <w:r w:rsidR="005C60D7" w:rsidRPr="004B43D4">
      <w:rPr>
        <w:rStyle w:val="Sidetall"/>
        <w:noProof/>
        <w:sz w:val="20"/>
        <w:szCs w:val="20"/>
      </w:rPr>
      <w:t>9</w:t>
    </w:r>
    <w:r w:rsidR="006D0E41" w:rsidRPr="004B43D4">
      <w:rPr>
        <w:rStyle w:val="Sidetal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935FB" w14:textId="77777777" w:rsidR="003E4CB8" w:rsidRDefault="003E4CB8" w:rsidP="00B26DE1">
      <w:r>
        <w:separator/>
      </w:r>
    </w:p>
  </w:footnote>
  <w:footnote w:type="continuationSeparator" w:id="0">
    <w:p w14:paraId="2BFC135C" w14:textId="77777777" w:rsidR="003E4CB8" w:rsidRDefault="003E4CB8" w:rsidP="00B2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124583" w14:paraId="7386EFF7" w14:textId="77777777" w:rsidTr="0051490F">
      <w:tc>
        <w:tcPr>
          <w:tcW w:w="8647" w:type="dxa"/>
        </w:tcPr>
        <w:p w14:paraId="122A157C" w14:textId="77777777" w:rsidR="00124583" w:rsidRPr="008D759F" w:rsidRDefault="00124583" w:rsidP="00124583">
          <w:pPr>
            <w:jc w:val="right"/>
            <w:rPr>
              <w:rFonts w:ascii="Times New Roman" w:hAnsi="Times New Roman"/>
              <w:sz w:val="42"/>
              <w:szCs w:val="42"/>
            </w:rPr>
          </w:pPr>
          <w:bookmarkStart w:id="6" w:name="_Hlt81811456"/>
          <w:bookmarkEnd w:id="6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3BAC430" wp14:editId="2F0505E2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331857141" name="Bilde 33185714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rFonts w:ascii="Times New Roman" w:hAnsi="Times New Roman"/>
              <w:sz w:val="42"/>
              <w:szCs w:val="42"/>
            </w:rPr>
            <w:t>BÆRUM KOMMUNE</w:t>
          </w:r>
        </w:p>
      </w:tc>
    </w:tr>
    <w:tr w:rsidR="00124583" w14:paraId="09CB67AF" w14:textId="77777777" w:rsidTr="0051490F">
      <w:tc>
        <w:tcPr>
          <w:tcW w:w="8647" w:type="dxa"/>
        </w:tcPr>
        <w:p w14:paraId="1AB0C03B" w14:textId="1BECEAAC" w:rsidR="00124583" w:rsidRDefault="00000000" w:rsidP="00124583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5738DF1F-DE68-4014-A59B-249B852A3D9F}"/>
              <w:text/>
            </w:sdtPr>
            <w:sdtContent>
              <w:bookmarkStart w:id="7" w:name="Soa_Navn"/>
              <w:r w:rsidR="00F925DA">
                <w:rPr>
                  <w:noProof/>
                </w:rPr>
                <w:t>Natur, idrett- og veidrift</w:t>
              </w:r>
            </w:sdtContent>
          </w:sdt>
          <w:bookmarkEnd w:id="7"/>
        </w:p>
      </w:tc>
    </w:tr>
  </w:tbl>
  <w:p w14:paraId="5B556CA7" w14:textId="77777777" w:rsidR="006D0E41" w:rsidRPr="003A079C" w:rsidRDefault="006D0E41" w:rsidP="00B26DE1">
    <w:pPr>
      <w:pStyle w:val="Topptekst"/>
      <w:rPr>
        <w:sz w:val="16"/>
        <w:szCs w:val="16"/>
      </w:rPr>
    </w:pPr>
  </w:p>
  <w:p w14:paraId="773638D4" w14:textId="77777777" w:rsidR="00124583" w:rsidRDefault="00124583" w:rsidP="00B26DE1">
    <w:pPr>
      <w:pStyle w:val="Topptekst"/>
    </w:pPr>
    <w:bookmarkStart w:id="8" w:name="_Hlt68334528"/>
    <w:bookmarkEnd w:id="8"/>
  </w:p>
  <w:p w14:paraId="762F0803" w14:textId="77777777" w:rsidR="006D0E41" w:rsidRDefault="006D0E41" w:rsidP="00B26DE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3C4089"/>
    <w:multiLevelType w:val="hybridMultilevel"/>
    <w:tmpl w:val="311A206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0065A"/>
    <w:multiLevelType w:val="hybridMultilevel"/>
    <w:tmpl w:val="CE3A07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46133D"/>
    <w:multiLevelType w:val="hybridMultilevel"/>
    <w:tmpl w:val="6BD692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45616"/>
    <w:multiLevelType w:val="hybridMultilevel"/>
    <w:tmpl w:val="A650C1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C65963"/>
    <w:multiLevelType w:val="hybridMultilevel"/>
    <w:tmpl w:val="E00E16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A7629"/>
    <w:multiLevelType w:val="multilevel"/>
    <w:tmpl w:val="6C2AE39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D816E44"/>
    <w:multiLevelType w:val="hybridMultilevel"/>
    <w:tmpl w:val="A4F4C2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96CC5"/>
    <w:multiLevelType w:val="hybridMultilevel"/>
    <w:tmpl w:val="FEC464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17139C"/>
    <w:multiLevelType w:val="hybridMultilevel"/>
    <w:tmpl w:val="D78463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5157D"/>
    <w:multiLevelType w:val="hybridMultilevel"/>
    <w:tmpl w:val="2D4634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124CA"/>
    <w:multiLevelType w:val="hybridMultilevel"/>
    <w:tmpl w:val="380811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46ABF"/>
    <w:multiLevelType w:val="hybridMultilevel"/>
    <w:tmpl w:val="BEC86F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482118">
    <w:abstractNumId w:val="6"/>
  </w:num>
  <w:num w:numId="2" w16cid:durableId="159741815">
    <w:abstractNumId w:val="5"/>
  </w:num>
  <w:num w:numId="3" w16cid:durableId="267934222">
    <w:abstractNumId w:val="8"/>
  </w:num>
  <w:num w:numId="4" w16cid:durableId="553465023">
    <w:abstractNumId w:val="9"/>
  </w:num>
  <w:num w:numId="5" w16cid:durableId="1521428167">
    <w:abstractNumId w:val="4"/>
  </w:num>
  <w:num w:numId="6" w16cid:durableId="373116164">
    <w:abstractNumId w:val="7"/>
  </w:num>
  <w:num w:numId="7" w16cid:durableId="1329362727">
    <w:abstractNumId w:val="10"/>
  </w:num>
  <w:num w:numId="8" w16cid:durableId="1411194587">
    <w:abstractNumId w:val="2"/>
  </w:num>
  <w:num w:numId="9" w16cid:durableId="1330135421">
    <w:abstractNumId w:val="3"/>
  </w:num>
  <w:num w:numId="10" w16cid:durableId="10395536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 w16cid:durableId="19165493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448310696">
    <w:abstractNumId w:val="1"/>
  </w:num>
  <w:num w:numId="13" w16cid:durableId="1538740182">
    <w:abstractNumId w:val="11"/>
  </w:num>
  <w:num w:numId="14" w16cid:durableId="943878601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5C3"/>
    <w:rsid w:val="00000E35"/>
    <w:rsid w:val="000119BE"/>
    <w:rsid w:val="000227B5"/>
    <w:rsid w:val="000273E8"/>
    <w:rsid w:val="00027846"/>
    <w:rsid w:val="000359BB"/>
    <w:rsid w:val="00037B46"/>
    <w:rsid w:val="00040639"/>
    <w:rsid w:val="00044F15"/>
    <w:rsid w:val="00061DC3"/>
    <w:rsid w:val="000800C1"/>
    <w:rsid w:val="00082CFA"/>
    <w:rsid w:val="00084449"/>
    <w:rsid w:val="00090E83"/>
    <w:rsid w:val="0009689C"/>
    <w:rsid w:val="000B222B"/>
    <w:rsid w:val="000D25A6"/>
    <w:rsid w:val="000D5B50"/>
    <w:rsid w:val="000D76D7"/>
    <w:rsid w:val="000F0C0F"/>
    <w:rsid w:val="000F7845"/>
    <w:rsid w:val="00124583"/>
    <w:rsid w:val="00126883"/>
    <w:rsid w:val="00132B4F"/>
    <w:rsid w:val="00145624"/>
    <w:rsid w:val="00151567"/>
    <w:rsid w:val="001557FF"/>
    <w:rsid w:val="001622F2"/>
    <w:rsid w:val="0019032E"/>
    <w:rsid w:val="001A37AD"/>
    <w:rsid w:val="001B5A56"/>
    <w:rsid w:val="001C1B46"/>
    <w:rsid w:val="001C6B3E"/>
    <w:rsid w:val="001E7469"/>
    <w:rsid w:val="002077A3"/>
    <w:rsid w:val="0021339E"/>
    <w:rsid w:val="00220147"/>
    <w:rsid w:val="00221636"/>
    <w:rsid w:val="002224D2"/>
    <w:rsid w:val="00223679"/>
    <w:rsid w:val="00227D82"/>
    <w:rsid w:val="0023100C"/>
    <w:rsid w:val="0024223F"/>
    <w:rsid w:val="0025072E"/>
    <w:rsid w:val="00256FC1"/>
    <w:rsid w:val="00257470"/>
    <w:rsid w:val="00257837"/>
    <w:rsid w:val="00266719"/>
    <w:rsid w:val="00267C47"/>
    <w:rsid w:val="0027172E"/>
    <w:rsid w:val="002730D1"/>
    <w:rsid w:val="00275DAA"/>
    <w:rsid w:val="00282D9B"/>
    <w:rsid w:val="00295678"/>
    <w:rsid w:val="002B29A9"/>
    <w:rsid w:val="002C44C2"/>
    <w:rsid w:val="002D7E87"/>
    <w:rsid w:val="002E0302"/>
    <w:rsid w:val="002E0751"/>
    <w:rsid w:val="002E40D7"/>
    <w:rsid w:val="002E4A0E"/>
    <w:rsid w:val="002E7DAA"/>
    <w:rsid w:val="00301195"/>
    <w:rsid w:val="00303662"/>
    <w:rsid w:val="003037AC"/>
    <w:rsid w:val="00312F57"/>
    <w:rsid w:val="0031304B"/>
    <w:rsid w:val="00317695"/>
    <w:rsid w:val="0032736C"/>
    <w:rsid w:val="0033243A"/>
    <w:rsid w:val="00336C20"/>
    <w:rsid w:val="00340D82"/>
    <w:rsid w:val="0034151D"/>
    <w:rsid w:val="00345763"/>
    <w:rsid w:val="00355A6D"/>
    <w:rsid w:val="00357726"/>
    <w:rsid w:val="00373912"/>
    <w:rsid w:val="00373E12"/>
    <w:rsid w:val="00375FBC"/>
    <w:rsid w:val="003803C3"/>
    <w:rsid w:val="003811B6"/>
    <w:rsid w:val="00383D93"/>
    <w:rsid w:val="003862FA"/>
    <w:rsid w:val="0038696C"/>
    <w:rsid w:val="00392143"/>
    <w:rsid w:val="0039386D"/>
    <w:rsid w:val="003965C3"/>
    <w:rsid w:val="003A079C"/>
    <w:rsid w:val="003A321F"/>
    <w:rsid w:val="003A4B84"/>
    <w:rsid w:val="003D3057"/>
    <w:rsid w:val="003D4AAF"/>
    <w:rsid w:val="003E0B11"/>
    <w:rsid w:val="003E4CB8"/>
    <w:rsid w:val="003E71ED"/>
    <w:rsid w:val="003F368D"/>
    <w:rsid w:val="00412594"/>
    <w:rsid w:val="00412AEC"/>
    <w:rsid w:val="00430761"/>
    <w:rsid w:val="004330E4"/>
    <w:rsid w:val="0044235C"/>
    <w:rsid w:val="00446593"/>
    <w:rsid w:val="004476CE"/>
    <w:rsid w:val="00447782"/>
    <w:rsid w:val="00453C32"/>
    <w:rsid w:val="004558F1"/>
    <w:rsid w:val="00463E2D"/>
    <w:rsid w:val="00464A10"/>
    <w:rsid w:val="0047304D"/>
    <w:rsid w:val="00476425"/>
    <w:rsid w:val="00492440"/>
    <w:rsid w:val="004B43D4"/>
    <w:rsid w:val="004B5549"/>
    <w:rsid w:val="004C149C"/>
    <w:rsid w:val="004C2875"/>
    <w:rsid w:val="004D3CCE"/>
    <w:rsid w:val="004D7EBC"/>
    <w:rsid w:val="004E6177"/>
    <w:rsid w:val="004F131F"/>
    <w:rsid w:val="004F2B9D"/>
    <w:rsid w:val="004F2BE1"/>
    <w:rsid w:val="004F5ABD"/>
    <w:rsid w:val="00500E3F"/>
    <w:rsid w:val="00503D53"/>
    <w:rsid w:val="0051043A"/>
    <w:rsid w:val="00511925"/>
    <w:rsid w:val="00512351"/>
    <w:rsid w:val="0052298C"/>
    <w:rsid w:val="00522F99"/>
    <w:rsid w:val="0052330C"/>
    <w:rsid w:val="00523869"/>
    <w:rsid w:val="0053295D"/>
    <w:rsid w:val="0053631C"/>
    <w:rsid w:val="00563BBC"/>
    <w:rsid w:val="00570BF2"/>
    <w:rsid w:val="00572E0B"/>
    <w:rsid w:val="00573337"/>
    <w:rsid w:val="005A1667"/>
    <w:rsid w:val="005B40F7"/>
    <w:rsid w:val="005C1C66"/>
    <w:rsid w:val="005C1F20"/>
    <w:rsid w:val="005C3030"/>
    <w:rsid w:val="005C60D7"/>
    <w:rsid w:val="005D357F"/>
    <w:rsid w:val="005E42D5"/>
    <w:rsid w:val="005F280E"/>
    <w:rsid w:val="005F434A"/>
    <w:rsid w:val="00605413"/>
    <w:rsid w:val="006157CE"/>
    <w:rsid w:val="00615E13"/>
    <w:rsid w:val="00624FC1"/>
    <w:rsid w:val="00626BB6"/>
    <w:rsid w:val="00634BA7"/>
    <w:rsid w:val="0063532C"/>
    <w:rsid w:val="006355BD"/>
    <w:rsid w:val="0064772B"/>
    <w:rsid w:val="006556CA"/>
    <w:rsid w:val="006607A5"/>
    <w:rsid w:val="006616A3"/>
    <w:rsid w:val="0066628E"/>
    <w:rsid w:val="00667FF3"/>
    <w:rsid w:val="00672870"/>
    <w:rsid w:val="00674D6B"/>
    <w:rsid w:val="00675837"/>
    <w:rsid w:val="00681721"/>
    <w:rsid w:val="006D0E41"/>
    <w:rsid w:val="006E2832"/>
    <w:rsid w:val="006F03B2"/>
    <w:rsid w:val="00706182"/>
    <w:rsid w:val="007126EA"/>
    <w:rsid w:val="00716588"/>
    <w:rsid w:val="00717737"/>
    <w:rsid w:val="00726E20"/>
    <w:rsid w:val="0075138C"/>
    <w:rsid w:val="00770D52"/>
    <w:rsid w:val="007725DE"/>
    <w:rsid w:val="00777D57"/>
    <w:rsid w:val="007872A2"/>
    <w:rsid w:val="00795CED"/>
    <w:rsid w:val="007A1063"/>
    <w:rsid w:val="007C11F5"/>
    <w:rsid w:val="007C1BDE"/>
    <w:rsid w:val="007C5238"/>
    <w:rsid w:val="007D1F4C"/>
    <w:rsid w:val="007E1FF3"/>
    <w:rsid w:val="00804687"/>
    <w:rsid w:val="008111A2"/>
    <w:rsid w:val="00816058"/>
    <w:rsid w:val="00817CC1"/>
    <w:rsid w:val="00821344"/>
    <w:rsid w:val="00825FE6"/>
    <w:rsid w:val="00837ED7"/>
    <w:rsid w:val="00852DFB"/>
    <w:rsid w:val="00853C67"/>
    <w:rsid w:val="00863F2B"/>
    <w:rsid w:val="00867057"/>
    <w:rsid w:val="008750E1"/>
    <w:rsid w:val="0087522A"/>
    <w:rsid w:val="00881140"/>
    <w:rsid w:val="00881D63"/>
    <w:rsid w:val="00883C80"/>
    <w:rsid w:val="00893B88"/>
    <w:rsid w:val="008A3E59"/>
    <w:rsid w:val="008A4DE0"/>
    <w:rsid w:val="008B043F"/>
    <w:rsid w:val="008B0D92"/>
    <w:rsid w:val="008C20F6"/>
    <w:rsid w:val="008D26BC"/>
    <w:rsid w:val="008E088A"/>
    <w:rsid w:val="00910F2C"/>
    <w:rsid w:val="009130D3"/>
    <w:rsid w:val="00920C9B"/>
    <w:rsid w:val="00926EFB"/>
    <w:rsid w:val="00951B88"/>
    <w:rsid w:val="00954FEB"/>
    <w:rsid w:val="009660D6"/>
    <w:rsid w:val="009670AA"/>
    <w:rsid w:val="00982F91"/>
    <w:rsid w:val="00984D87"/>
    <w:rsid w:val="0098508F"/>
    <w:rsid w:val="00994C79"/>
    <w:rsid w:val="009A26A5"/>
    <w:rsid w:val="009B79A3"/>
    <w:rsid w:val="009D0BA8"/>
    <w:rsid w:val="009D173E"/>
    <w:rsid w:val="009D196F"/>
    <w:rsid w:val="009D53D1"/>
    <w:rsid w:val="009D5E33"/>
    <w:rsid w:val="009D6CB3"/>
    <w:rsid w:val="009E27C5"/>
    <w:rsid w:val="009E3BEA"/>
    <w:rsid w:val="009F69E9"/>
    <w:rsid w:val="009F7E4A"/>
    <w:rsid w:val="00A12CFF"/>
    <w:rsid w:val="00A131C9"/>
    <w:rsid w:val="00A13464"/>
    <w:rsid w:val="00A17A50"/>
    <w:rsid w:val="00A2471D"/>
    <w:rsid w:val="00A32153"/>
    <w:rsid w:val="00A32C5E"/>
    <w:rsid w:val="00A3785F"/>
    <w:rsid w:val="00A4779F"/>
    <w:rsid w:val="00A50CFE"/>
    <w:rsid w:val="00A55EC8"/>
    <w:rsid w:val="00A56452"/>
    <w:rsid w:val="00A71023"/>
    <w:rsid w:val="00A729A4"/>
    <w:rsid w:val="00A82094"/>
    <w:rsid w:val="00A82BFB"/>
    <w:rsid w:val="00A95320"/>
    <w:rsid w:val="00AA2809"/>
    <w:rsid w:val="00AA73C7"/>
    <w:rsid w:val="00AC48F7"/>
    <w:rsid w:val="00AD0B19"/>
    <w:rsid w:val="00AD66E2"/>
    <w:rsid w:val="00AE1799"/>
    <w:rsid w:val="00B05AF1"/>
    <w:rsid w:val="00B06091"/>
    <w:rsid w:val="00B12DC7"/>
    <w:rsid w:val="00B15AB6"/>
    <w:rsid w:val="00B218B1"/>
    <w:rsid w:val="00B23C17"/>
    <w:rsid w:val="00B24AEB"/>
    <w:rsid w:val="00B253AA"/>
    <w:rsid w:val="00B26DE1"/>
    <w:rsid w:val="00B32F93"/>
    <w:rsid w:val="00B40FA4"/>
    <w:rsid w:val="00B51537"/>
    <w:rsid w:val="00B54F75"/>
    <w:rsid w:val="00B57BA0"/>
    <w:rsid w:val="00B61522"/>
    <w:rsid w:val="00B6206B"/>
    <w:rsid w:val="00B6620E"/>
    <w:rsid w:val="00B670AD"/>
    <w:rsid w:val="00B75281"/>
    <w:rsid w:val="00B85D48"/>
    <w:rsid w:val="00B93E37"/>
    <w:rsid w:val="00BB25D3"/>
    <w:rsid w:val="00BB2FB3"/>
    <w:rsid w:val="00BB42F5"/>
    <w:rsid w:val="00BB4CF6"/>
    <w:rsid w:val="00BC3AAC"/>
    <w:rsid w:val="00BD08A4"/>
    <w:rsid w:val="00BE424C"/>
    <w:rsid w:val="00BE6CB6"/>
    <w:rsid w:val="00BF5700"/>
    <w:rsid w:val="00BF7865"/>
    <w:rsid w:val="00C00317"/>
    <w:rsid w:val="00C07CAE"/>
    <w:rsid w:val="00C11213"/>
    <w:rsid w:val="00C32589"/>
    <w:rsid w:val="00C53AB7"/>
    <w:rsid w:val="00C54107"/>
    <w:rsid w:val="00C71C89"/>
    <w:rsid w:val="00C731E7"/>
    <w:rsid w:val="00C75CD5"/>
    <w:rsid w:val="00C928BB"/>
    <w:rsid w:val="00C94458"/>
    <w:rsid w:val="00C94C05"/>
    <w:rsid w:val="00CA59FD"/>
    <w:rsid w:val="00CC0947"/>
    <w:rsid w:val="00CC316C"/>
    <w:rsid w:val="00CC4401"/>
    <w:rsid w:val="00CC54D3"/>
    <w:rsid w:val="00CD4C95"/>
    <w:rsid w:val="00CE1A4F"/>
    <w:rsid w:val="00CE6394"/>
    <w:rsid w:val="00CF3659"/>
    <w:rsid w:val="00CF5EFC"/>
    <w:rsid w:val="00D043EB"/>
    <w:rsid w:val="00D111F2"/>
    <w:rsid w:val="00D12E44"/>
    <w:rsid w:val="00D157FD"/>
    <w:rsid w:val="00D249CE"/>
    <w:rsid w:val="00D24DE5"/>
    <w:rsid w:val="00D43EC5"/>
    <w:rsid w:val="00D620C8"/>
    <w:rsid w:val="00D71927"/>
    <w:rsid w:val="00D766EE"/>
    <w:rsid w:val="00D85494"/>
    <w:rsid w:val="00D854F5"/>
    <w:rsid w:val="00D96AC7"/>
    <w:rsid w:val="00DA3CCB"/>
    <w:rsid w:val="00DA53E8"/>
    <w:rsid w:val="00DB114D"/>
    <w:rsid w:val="00DB496D"/>
    <w:rsid w:val="00DC1B76"/>
    <w:rsid w:val="00DC7F00"/>
    <w:rsid w:val="00DD32D1"/>
    <w:rsid w:val="00DE720F"/>
    <w:rsid w:val="00E0353F"/>
    <w:rsid w:val="00E13409"/>
    <w:rsid w:val="00E27D33"/>
    <w:rsid w:val="00E403F2"/>
    <w:rsid w:val="00E421C8"/>
    <w:rsid w:val="00E50A3A"/>
    <w:rsid w:val="00E66491"/>
    <w:rsid w:val="00E810C0"/>
    <w:rsid w:val="00E81D03"/>
    <w:rsid w:val="00E86706"/>
    <w:rsid w:val="00E97219"/>
    <w:rsid w:val="00EA2638"/>
    <w:rsid w:val="00EB221D"/>
    <w:rsid w:val="00EB4F51"/>
    <w:rsid w:val="00EC1FBF"/>
    <w:rsid w:val="00EC584C"/>
    <w:rsid w:val="00EC5D35"/>
    <w:rsid w:val="00ED20DD"/>
    <w:rsid w:val="00ED6CF2"/>
    <w:rsid w:val="00EE1218"/>
    <w:rsid w:val="00EE5B2F"/>
    <w:rsid w:val="00EF3A06"/>
    <w:rsid w:val="00EF6334"/>
    <w:rsid w:val="00F013D3"/>
    <w:rsid w:val="00F15CDA"/>
    <w:rsid w:val="00F356F2"/>
    <w:rsid w:val="00F6364F"/>
    <w:rsid w:val="00F712B5"/>
    <w:rsid w:val="00F72FFB"/>
    <w:rsid w:val="00F75A1C"/>
    <w:rsid w:val="00F75BF0"/>
    <w:rsid w:val="00F76783"/>
    <w:rsid w:val="00F809A2"/>
    <w:rsid w:val="00F8104C"/>
    <w:rsid w:val="00F84DF8"/>
    <w:rsid w:val="00F925DA"/>
    <w:rsid w:val="00F93B47"/>
    <w:rsid w:val="00FA7473"/>
    <w:rsid w:val="00FB1663"/>
    <w:rsid w:val="00FC0479"/>
    <w:rsid w:val="00FD4418"/>
    <w:rsid w:val="00FD7AA5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F2CE5F"/>
  <w15:docId w15:val="{C68FD16C-D732-4F01-A1DF-2B2381A7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6DE1"/>
    <w:rPr>
      <w:rFonts w:asciiTheme="minorHAnsi" w:hAnsiTheme="minorHAnsi"/>
      <w:sz w:val="22"/>
      <w:szCs w:val="22"/>
    </w:rPr>
  </w:style>
  <w:style w:type="paragraph" w:styleId="Overskrift1">
    <w:name w:val="heading 1"/>
    <w:basedOn w:val="Normal"/>
    <w:next w:val="Normal"/>
    <w:qFormat/>
    <w:rsid w:val="00C54107"/>
    <w:pPr>
      <w:keepNext/>
      <w:numPr>
        <w:numId w:val="1"/>
      </w:numPr>
      <w:tabs>
        <w:tab w:val="left" w:pos="578"/>
      </w:tabs>
      <w:spacing w:before="480" w:after="6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DD32D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E088A"/>
    <w:pPr>
      <w:keepNext/>
      <w:numPr>
        <w:ilvl w:val="2"/>
        <w:numId w:val="1"/>
      </w:numPr>
      <w:tabs>
        <w:tab w:val="clear" w:pos="720"/>
        <w:tab w:val="num" w:pos="578"/>
      </w:tabs>
      <w:spacing w:before="240" w:after="60"/>
      <w:ind w:left="578" w:hanging="578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3965C3"/>
    <w:pPr>
      <w:keepNext/>
      <w:numPr>
        <w:ilvl w:val="3"/>
        <w:numId w:val="1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qFormat/>
    <w:rsid w:val="003965C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965C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qFormat/>
    <w:rsid w:val="003965C3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3965C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3965C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sid w:val="00DD32D1"/>
    <w:rPr>
      <w:rFonts w:asciiTheme="minorHAnsi" w:hAnsiTheme="minorHAnsi" w:cs="Arial"/>
      <w:b/>
      <w:bCs/>
      <w:iCs/>
      <w:sz w:val="28"/>
      <w:szCs w:val="28"/>
    </w:rPr>
  </w:style>
  <w:style w:type="paragraph" w:styleId="Merknadstekst">
    <w:name w:val="annotation text"/>
    <w:basedOn w:val="Normal"/>
    <w:semiHidden/>
    <w:rsid w:val="003965C3"/>
    <w:rPr>
      <w:sz w:val="20"/>
      <w:szCs w:val="20"/>
    </w:rPr>
  </w:style>
  <w:style w:type="character" w:styleId="Hyperkobling">
    <w:name w:val="Hyperlink"/>
    <w:uiPriority w:val="99"/>
    <w:rsid w:val="003965C3"/>
    <w:rPr>
      <w:color w:val="0000FF"/>
      <w:u w:val="single"/>
    </w:rPr>
  </w:style>
  <w:style w:type="paragraph" w:styleId="Topptekst">
    <w:name w:val="header"/>
    <w:basedOn w:val="Normal"/>
    <w:link w:val="TopptekstTegn"/>
    <w:rsid w:val="003965C3"/>
    <w:pPr>
      <w:tabs>
        <w:tab w:val="center" w:pos="4536"/>
        <w:tab w:val="right" w:pos="9072"/>
      </w:tabs>
    </w:pPr>
    <w:rPr>
      <w:szCs w:val="20"/>
    </w:rPr>
  </w:style>
  <w:style w:type="paragraph" w:styleId="Sluttnotetekst">
    <w:name w:val="endnote text"/>
    <w:basedOn w:val="Normal"/>
    <w:semiHidden/>
    <w:rsid w:val="003965C3"/>
    <w:rPr>
      <w:szCs w:val="20"/>
    </w:rPr>
  </w:style>
  <w:style w:type="paragraph" w:styleId="Bunntekst">
    <w:name w:val="footer"/>
    <w:basedOn w:val="Normal"/>
    <w:rsid w:val="003965C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3965C3"/>
  </w:style>
  <w:style w:type="paragraph" w:styleId="Kommentaremne">
    <w:name w:val="annotation subject"/>
    <w:basedOn w:val="Merknadstekst"/>
    <w:next w:val="Merknadstekst"/>
    <w:semiHidden/>
    <w:rsid w:val="003965C3"/>
    <w:rPr>
      <w:b/>
      <w:bCs/>
    </w:rPr>
  </w:style>
  <w:style w:type="paragraph" w:customStyle="1" w:styleId="CharCharCharTegnCharCharCharCharCharTegnCharCharCharTegn">
    <w:name w:val="Char Char Char Tegn Char Char Char Char Char Tegn Char Char Char Tegn"/>
    <w:basedOn w:val="Normal"/>
    <w:rsid w:val="003965C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ulgthyperkobling">
    <w:name w:val="FollowedHyperlink"/>
    <w:rsid w:val="003965C3"/>
    <w:rPr>
      <w:color w:val="800080"/>
      <w:u w:val="single"/>
    </w:rPr>
  </w:style>
  <w:style w:type="paragraph" w:styleId="Brdtekst">
    <w:name w:val="Body Text"/>
    <w:basedOn w:val="Normal"/>
    <w:rsid w:val="003965C3"/>
    <w:pPr>
      <w:spacing w:line="300" w:lineRule="atLeast"/>
    </w:pPr>
    <w:rPr>
      <w:rFonts w:ascii="DepCentury Old Style" w:hAnsi="DepCentury Old Style"/>
      <w:szCs w:val="20"/>
    </w:rPr>
  </w:style>
  <w:style w:type="paragraph" w:customStyle="1" w:styleId="p7">
    <w:name w:val="p7"/>
    <w:basedOn w:val="Normal"/>
    <w:rsid w:val="003965C3"/>
    <w:pPr>
      <w:widowControl w:val="0"/>
      <w:spacing w:line="240" w:lineRule="atLeast"/>
      <w:ind w:left="920"/>
      <w:jc w:val="both"/>
    </w:pPr>
    <w:rPr>
      <w:snapToGrid w:val="0"/>
      <w:szCs w:val="20"/>
    </w:rPr>
  </w:style>
  <w:style w:type="paragraph" w:styleId="Brdtekstinnrykk">
    <w:name w:val="Body Text Indent"/>
    <w:basedOn w:val="Normal"/>
    <w:rsid w:val="003965C3"/>
    <w:pPr>
      <w:spacing w:after="120"/>
      <w:ind w:left="283"/>
    </w:pPr>
    <w:rPr>
      <w:szCs w:val="20"/>
    </w:rPr>
  </w:style>
  <w:style w:type="paragraph" w:styleId="INNH1">
    <w:name w:val="toc 1"/>
    <w:basedOn w:val="Normal"/>
    <w:next w:val="Normal"/>
    <w:autoRedefine/>
    <w:uiPriority w:val="39"/>
    <w:rsid w:val="003965C3"/>
    <w:pPr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3965C3"/>
    <w:pPr>
      <w:ind w:left="240"/>
    </w:pPr>
    <w:rPr>
      <w:smallCaps/>
      <w:sz w:val="20"/>
      <w:szCs w:val="20"/>
    </w:rPr>
  </w:style>
  <w:style w:type="paragraph" w:customStyle="1" w:styleId="Overskrift2Overskrift2Tegn">
    <w:name w:val="Overskrift 2.Overskrift 2 Tegn"/>
    <w:basedOn w:val="Normal"/>
    <w:next w:val="Normal"/>
    <w:rsid w:val="003965C3"/>
    <w:pPr>
      <w:keepNext/>
      <w:tabs>
        <w:tab w:val="num" w:pos="576"/>
      </w:tabs>
      <w:ind w:left="576" w:hanging="576"/>
      <w:outlineLvl w:val="1"/>
    </w:pPr>
    <w:rPr>
      <w:b/>
      <w:sz w:val="36"/>
      <w:szCs w:val="20"/>
    </w:rPr>
  </w:style>
  <w:style w:type="paragraph" w:styleId="Tittel">
    <w:name w:val="Title"/>
    <w:basedOn w:val="Normal"/>
    <w:qFormat/>
    <w:rsid w:val="003965C3"/>
    <w:pPr>
      <w:spacing w:after="120"/>
    </w:pPr>
    <w:rPr>
      <w:b/>
      <w:kern w:val="28"/>
      <w:szCs w:val="20"/>
    </w:rPr>
  </w:style>
  <w:style w:type="paragraph" w:styleId="Innledendehilsen">
    <w:name w:val="Salutation"/>
    <w:basedOn w:val="Normal"/>
    <w:next w:val="Normal"/>
    <w:rsid w:val="003965C3"/>
    <w:rPr>
      <w:szCs w:val="20"/>
    </w:rPr>
  </w:style>
  <w:style w:type="paragraph" w:customStyle="1" w:styleId="Default">
    <w:name w:val="Default"/>
    <w:rsid w:val="003965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opptekstTegn">
    <w:name w:val="Topptekst Tegn"/>
    <w:link w:val="Topptekst"/>
    <w:uiPriority w:val="99"/>
    <w:rsid w:val="002077A3"/>
    <w:rPr>
      <w:sz w:val="24"/>
    </w:rPr>
  </w:style>
  <w:style w:type="paragraph" w:styleId="Bobletekst">
    <w:name w:val="Balloon Text"/>
    <w:basedOn w:val="Normal"/>
    <w:link w:val="BobletekstTegn"/>
    <w:rsid w:val="002077A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077A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821344"/>
    <w:pPr>
      <w:ind w:left="708"/>
    </w:pPr>
  </w:style>
  <w:style w:type="paragraph" w:customStyle="1" w:styleId="CharCharCharTegnCharCharCharCharCharTegnCharCharCharTegn0">
    <w:name w:val="Char Char Char Tegn Char Char Char Char Char Tegn Char Char Char Tegn"/>
    <w:basedOn w:val="Normal"/>
    <w:rsid w:val="00132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DE1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Cs w:val="28"/>
    </w:rPr>
  </w:style>
  <w:style w:type="paragraph" w:styleId="INNH3">
    <w:name w:val="toc 3"/>
    <w:basedOn w:val="Normal"/>
    <w:next w:val="Normal"/>
    <w:autoRedefine/>
    <w:uiPriority w:val="39"/>
    <w:rsid w:val="004F5ABD"/>
    <w:pPr>
      <w:tabs>
        <w:tab w:val="left" w:pos="1320"/>
        <w:tab w:val="right" w:leader="dot" w:pos="9060"/>
      </w:tabs>
      <w:ind w:left="440"/>
    </w:pPr>
    <w:rPr>
      <w:smallCaps/>
      <w:noProof/>
      <w:sz w:val="20"/>
      <w:szCs w:val="20"/>
    </w:rPr>
  </w:style>
  <w:style w:type="table" w:styleId="Tabellrutenett">
    <w:name w:val="Table Grid"/>
    <w:basedOn w:val="Vanligtabell"/>
    <w:uiPriority w:val="59"/>
    <w:rsid w:val="003E7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link w:val="FotnotetekstTegn"/>
    <w:rsid w:val="00F84DF8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rsid w:val="00F84DF8"/>
    <w:rPr>
      <w:rFonts w:asciiTheme="minorHAnsi" w:hAnsiTheme="minorHAnsi"/>
    </w:rPr>
  </w:style>
  <w:style w:type="character" w:styleId="Fotnotereferanse">
    <w:name w:val="footnote reference"/>
    <w:basedOn w:val="Standardskriftforavsnitt"/>
    <w:rsid w:val="00F84DF8"/>
    <w:rPr>
      <w:vertAlign w:val="superscript"/>
    </w:rPr>
  </w:style>
  <w:style w:type="paragraph" w:customStyle="1" w:styleId="Websak9">
    <w:name w:val="Websak9"/>
    <w:aliases w:val="5H"/>
    <w:basedOn w:val="Normal"/>
    <w:rsid w:val="00124583"/>
    <w:pPr>
      <w:jc w:val="right"/>
    </w:pPr>
    <w:rPr>
      <w:rFonts w:ascii="Arial" w:hAnsi="Arial"/>
      <w:caps/>
      <w:sz w:val="19"/>
    </w:rPr>
  </w:style>
  <w:style w:type="character" w:styleId="Merknadsreferanse">
    <w:name w:val="annotation reference"/>
    <w:basedOn w:val="Standardskriftforavsnitt"/>
    <w:semiHidden/>
    <w:unhideWhenUsed/>
    <w:rsid w:val="00312F57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EF3A0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Websak12M">
    <w:name w:val="Websak12M"/>
    <w:basedOn w:val="Normal"/>
    <w:rsid w:val="004B43D4"/>
    <w:pPr>
      <w:jc w:val="center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52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ash\Documents\21.%20Kontraktrammeavtale%20%5b1550%5d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ument>
  <body/>
  <footer/>
  <header>
    <Soa_Navn>Natur, idrett- og veidrift</Soa_Navn>
  </header>
  <properties>
    <language/>
    <sdm_dummy/>
    <websakInfo>
      <fletteDato>05.05.2023</fletteDato>
      <sakid>2020078376</sakid>
      <jpid>2020850153</jpid>
      <filUnique/>
      <filChecksumFørFlett/>
      <erHoveddokument>False</erHoveddokument>
      <dcTitle>Konkurransegrunnlag vinterberedskap</dcTitle>
    </websakInfo>
    <docs>
      <doc>
        <sdm_watermark/>
        <sdm_sdfid/>
      </doc>
    </docs>
    <mergeMode>MergeOne</mergeMode>
    <templateURI>docx</templateURI>
    <showHiddenMark>False</showHiddenMark>
    <mutualMergeSupport>False</mutualMergeSupport>
  </properties>
</document>
</file>

<file path=customXml/item2.xml><?xml version="1.0" encoding="utf-8"?>
<document>
  <properties>
    <showHiddenMark>False</showHiddenMark>
    <websakInfo>
      <fletteDato>03.05.2023</fletteDato>
      <sakid>2020078376</sakid>
      <jpid>2020850153</jpid>
      <filUnique/>
      <filChecksumFørFlett/>
      <erHoveddokument>False</erHoveddokument>
      <dcTitle>Konkurransegrunnlag vinterberedskap</dcTitle>
    </websakInfo>
    <sdm_dummy/>
    <mergeMode>MergeOne</mergeMode>
    <docs>
      <doc>
        <sdm_sdfid/>
        <sdm_watermark/>
      </doc>
    </docs>
    <language/>
    <templateURI>docx</templateURI>
  </properties>
  <body/>
  <header>
    <Soa_Navn>Natur, idrett- og veidrift</Soa_Navn>
  </header>
  <footer/>
</document>
</file>

<file path=customXml/itemProps1.xml><?xml version="1.0" encoding="utf-8"?>
<ds:datastoreItem xmlns:ds="http://schemas.openxmlformats.org/officeDocument/2006/customXml" ds:itemID="{5738DF1F-DE68-4014-A59B-249B852A3D9F}">
  <ds:schemaRefs/>
</ds:datastoreItem>
</file>

<file path=customXml/itemProps2.xml><?xml version="1.0" encoding="utf-8"?>
<ds:datastoreItem xmlns:ds="http://schemas.openxmlformats.org/officeDocument/2006/customXml" ds:itemID="{63231A2A-85FB-4159-8C38-88A8FDA70F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Kontraktrammeavtale [1550]</Template>
  <TotalTime>63</TotalTime>
  <Pages>4</Pages>
  <Words>470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 vinterberedskap</vt:lpstr>
    </vt:vector>
  </TitlesOfParts>
  <Company>Bærum kommune</Company>
  <LinksUpToDate>false</LinksUpToDate>
  <CharactersWithSpaces>2961</CharactersWithSpaces>
  <SharedDoc>false</SharedDoc>
  <HLinks>
    <vt:vector size="258" baseType="variant">
      <vt:variant>
        <vt:i4>65625</vt:i4>
      </vt:variant>
      <vt:variant>
        <vt:i4>240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5898326</vt:i4>
      </vt:variant>
      <vt:variant>
        <vt:i4>237</vt:i4>
      </vt:variant>
      <vt:variant>
        <vt:i4>0</vt:i4>
      </vt:variant>
      <vt:variant>
        <vt:i4>5</vt:i4>
      </vt:variant>
      <vt:variant>
        <vt:lpwstr>http://www.baerum.kommune.no/</vt:lpwstr>
      </vt:variant>
      <vt:variant>
        <vt:lpwstr/>
      </vt:variant>
      <vt:variant>
        <vt:i4>1703997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_Toc390667859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_Toc390667858</vt:lpwstr>
      </vt:variant>
      <vt:variant>
        <vt:i4>1703997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_Toc390667857</vt:lpwstr>
      </vt:variant>
      <vt:variant>
        <vt:i4>1703997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_Toc390667856</vt:lpwstr>
      </vt:variant>
      <vt:variant>
        <vt:i4>1703997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_Toc390667855</vt:lpwstr>
      </vt:variant>
      <vt:variant>
        <vt:i4>1703997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_Toc390667854</vt:lpwstr>
      </vt:variant>
      <vt:variant>
        <vt:i4>1703997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_Toc390667853</vt:lpwstr>
      </vt:variant>
      <vt:variant>
        <vt:i4>1703997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_Toc390667852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_Toc390667851</vt:lpwstr>
      </vt:variant>
      <vt:variant>
        <vt:i4>1703997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_Toc390667850</vt:lpwstr>
      </vt:variant>
      <vt:variant>
        <vt:i4>1769533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_Toc390667849</vt:lpwstr>
      </vt:variant>
      <vt:variant>
        <vt:i4>1769533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_Toc390667848</vt:lpwstr>
      </vt:variant>
      <vt:variant>
        <vt:i4>1769533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_Toc390667847</vt:lpwstr>
      </vt:variant>
      <vt:variant>
        <vt:i4>1769533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_Toc390667846</vt:lpwstr>
      </vt:variant>
      <vt:variant>
        <vt:i4>1769533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_Toc390667845</vt:lpwstr>
      </vt:variant>
      <vt:variant>
        <vt:i4>1769533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_Toc390667844</vt:lpwstr>
      </vt:variant>
      <vt:variant>
        <vt:i4>1769533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_Toc390667843</vt:lpwstr>
      </vt:variant>
      <vt:variant>
        <vt:i4>1769533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_Toc390667842</vt:lpwstr>
      </vt:variant>
      <vt:variant>
        <vt:i4>1769533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_Toc390667841</vt:lpwstr>
      </vt:variant>
      <vt:variant>
        <vt:i4>1769533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_Toc390667840</vt:lpwstr>
      </vt:variant>
      <vt:variant>
        <vt:i4>1835069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_Toc390667839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_Toc390667838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_Toc390667837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_Toc390667836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_Toc390667835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_Toc390667834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_Toc390667833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_Toc390667832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_Toc390667831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_Toc390667830</vt:lpwstr>
      </vt:variant>
      <vt:variant>
        <vt:i4>1900605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_Toc390667829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_Toc390667828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_Toc390667827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_Toc390667826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_Toc390667825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_Toc390667824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_Toc390667823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_Toc390667822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_Toc390667821</vt:lpwstr>
      </vt:variant>
      <vt:variant>
        <vt:i4>6684754</vt:i4>
      </vt:variant>
      <vt:variant>
        <vt:i4>-1</vt:i4>
      </vt:variant>
      <vt:variant>
        <vt:i4>2049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2050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vinterberedskap</dc:title>
  <dc:creator>Jorunn L Rian</dc:creator>
  <cp:lastModifiedBy>Ida Maria Gran Solaas</cp:lastModifiedBy>
  <cp:revision>19</cp:revision>
  <cp:lastPrinted>2023-04-03T21:40:00Z</cp:lastPrinted>
  <dcterms:created xsi:type="dcterms:W3CDTF">2023-04-25T09:27:00Z</dcterms:created>
  <dcterms:modified xsi:type="dcterms:W3CDTF">2026-05-05T13:26:00Z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2020-07-07T13:23:59Z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0dd58e0f-1fbc-49fe-b909-00003d325ee6</vt:lpwstr>
  </property>
  <property fmtid="{D5CDD505-2E9C-101B-9397-08002B2CF9AE}" pid="8" name="MSIP_Label_593ecc0f-ccb9-4361-8333-eab9c279fcaa_ContentBits">
    <vt:lpwstr>0</vt:lpwstr>
  </property>
</Properties>
</file>